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40C6" w:rsidRPr="00C601F9" w:rsidRDefault="009D6CF4" w:rsidP="000B34AD">
      <w:pPr>
        <w:autoSpaceDE w:val="0"/>
        <w:autoSpaceDN w:val="0"/>
        <w:adjustRightInd w:val="0"/>
        <w:spacing w:line="240" w:lineRule="auto"/>
        <w:rPr>
          <w:sz w:val="44"/>
          <w:szCs w:val="44"/>
        </w:rPr>
      </w:pPr>
      <w:r>
        <w:rPr>
          <w:noProof/>
          <w:sz w:val="44"/>
          <w:szCs w:val="4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0;margin-top:0;width:612pt;height:11in;z-index:251658240;mso-position-horizontal:center;mso-position-horizontal-relative:page;mso-position-vertical:center;mso-position-vertical-relative:page">
            <v:imagedata r:id="rId8" o:title="PPSResS_SDD_May 2016"/>
            <w10:wrap type="square" anchorx="page" anchory="page"/>
          </v:shape>
        </w:pict>
      </w:r>
    </w:p>
    <w:p w:rsidR="00F515DB" w:rsidRPr="00C601F9" w:rsidRDefault="009D6CF4" w:rsidP="000B34AD">
      <w:pPr>
        <w:autoSpaceDE w:val="0"/>
        <w:autoSpaceDN w:val="0"/>
        <w:adjustRightInd w:val="0"/>
        <w:spacing w:line="240" w:lineRule="auto"/>
        <w:rPr>
          <w:sz w:val="44"/>
          <w:szCs w:val="44"/>
        </w:rPr>
      </w:pPr>
      <w:r>
        <w:rPr>
          <w:noProof/>
          <w:sz w:val="44"/>
          <w:szCs w:val="44"/>
        </w:rPr>
        <w:lastRenderedPageBreak/>
        <w:pict>
          <v:shape id="_x0000_s1028" type="#_x0000_t75" style="position:absolute;left:0;text-align:left;margin-left:0;margin-top:0;width:611.95pt;height:11in;z-index:251659264;mso-position-horizontal:center;mso-position-horizontal-relative:page;mso-position-vertical:center;mso-position-vertical-relative:page">
            <v:imagedata r:id="rId9" o:title="GSC inside cover"/>
            <w10:wrap type="square" anchorx="page" anchory="page"/>
          </v:shape>
        </w:pict>
      </w:r>
    </w:p>
    <w:p w:rsidR="003C1BCD" w:rsidRPr="00C601F9" w:rsidRDefault="003C1BCD" w:rsidP="000B34AD">
      <w:pPr>
        <w:pStyle w:val="Title"/>
        <w:sectPr w:rsidR="003C1BCD" w:rsidRPr="00C601F9" w:rsidSect="009D6CF4">
          <w:headerReference w:type="even" r:id="rId10"/>
          <w:footerReference w:type="even" r:id="rId11"/>
          <w:pgSz w:w="12240" w:h="15840" w:code="1"/>
          <w:pgMar w:top="1440" w:right="1440" w:bottom="1440" w:left="1440" w:header="720" w:footer="720" w:gutter="0"/>
          <w:cols w:space="720"/>
        </w:sectPr>
      </w:pPr>
    </w:p>
    <w:p w:rsidR="008C566F" w:rsidRPr="00C601F9" w:rsidRDefault="008C566F" w:rsidP="000B34AD">
      <w:pPr>
        <w:pStyle w:val="Title"/>
      </w:pPr>
      <w:r w:rsidRPr="00C601F9">
        <w:lastRenderedPageBreak/>
        <w:t>Table of Contents</w:t>
      </w:r>
    </w:p>
    <w:p w:rsidR="004F1FF3" w:rsidRPr="00C601F9" w:rsidRDefault="004F1FF3" w:rsidP="000B34AD">
      <w:pPr>
        <w:spacing w:line="240" w:lineRule="auto"/>
      </w:pPr>
    </w:p>
    <w:bookmarkStart w:id="0" w:name="_Toc81198904"/>
    <w:bookmarkStart w:id="1" w:name="_Toc81214723"/>
    <w:p w:rsidR="00BF569F" w:rsidRDefault="00BF569F" w:rsidP="00BF569F">
      <w:pPr>
        <w:pStyle w:val="TOC1"/>
        <w:tabs>
          <w:tab w:val="left" w:pos="432"/>
        </w:tabs>
        <w:spacing w:before="0"/>
        <w:rPr>
          <w:rFonts w:asciiTheme="minorHAnsi" w:eastAsiaTheme="minorEastAsia" w:hAnsiTheme="minorHAnsi" w:cstheme="minorBidi"/>
          <w:noProof/>
          <w:szCs w:val="22"/>
        </w:rPr>
      </w:pPr>
      <w:r>
        <w:rPr>
          <w:szCs w:val="22"/>
        </w:rPr>
        <w:fldChar w:fldCharType="begin"/>
      </w:r>
      <w:r>
        <w:rPr>
          <w:szCs w:val="22"/>
        </w:rPr>
        <w:instrText xml:space="preserve"> TOC \o "1-8" \h \z \u </w:instrText>
      </w:r>
      <w:r>
        <w:rPr>
          <w:szCs w:val="22"/>
        </w:rPr>
        <w:fldChar w:fldCharType="separate"/>
      </w:r>
      <w:hyperlink w:anchor="_Toc447615433" w:history="1">
        <w:r w:rsidRPr="0051228A">
          <w:rPr>
            <w:rStyle w:val="Hyperlink"/>
            <w:noProof/>
          </w:rPr>
          <w:t>1.</w:t>
        </w:r>
        <w:r>
          <w:rPr>
            <w:rFonts w:asciiTheme="minorHAnsi" w:eastAsiaTheme="minorEastAsia" w:hAnsiTheme="minorHAnsi" w:cstheme="minorBidi"/>
            <w:noProof/>
            <w:szCs w:val="22"/>
          </w:rPr>
          <w:tab/>
        </w:r>
        <w:r w:rsidRPr="0051228A">
          <w:rPr>
            <w:rStyle w:val="Hyperlink"/>
            <w:noProof/>
          </w:rPr>
          <w:t>Introduction</w:t>
        </w:r>
        <w:r>
          <w:rPr>
            <w:noProof/>
            <w:webHidden/>
          </w:rPr>
          <w:tab/>
        </w:r>
        <w:r>
          <w:rPr>
            <w:noProof/>
            <w:webHidden/>
          </w:rPr>
          <w:fldChar w:fldCharType="begin"/>
        </w:r>
        <w:r>
          <w:rPr>
            <w:noProof/>
            <w:webHidden/>
          </w:rPr>
          <w:instrText xml:space="preserve"> PAGEREF _Toc447615433 \h </w:instrText>
        </w:r>
        <w:r>
          <w:rPr>
            <w:noProof/>
            <w:webHidden/>
          </w:rPr>
        </w:r>
        <w:r>
          <w:rPr>
            <w:noProof/>
            <w:webHidden/>
          </w:rPr>
          <w:fldChar w:fldCharType="separate"/>
        </w:r>
        <w:r w:rsidR="000D4986">
          <w:rPr>
            <w:noProof/>
            <w:webHidden/>
          </w:rPr>
          <w:t>1</w:t>
        </w:r>
        <w:r>
          <w:rPr>
            <w:noProof/>
            <w:webHidden/>
          </w:rPr>
          <w:fldChar w:fldCharType="end"/>
        </w:r>
      </w:hyperlink>
    </w:p>
    <w:p w:rsidR="00BF569F" w:rsidRDefault="000D4986" w:rsidP="00BF569F">
      <w:pPr>
        <w:pStyle w:val="TOC1"/>
        <w:tabs>
          <w:tab w:val="left" w:pos="432"/>
        </w:tabs>
        <w:rPr>
          <w:rFonts w:asciiTheme="minorHAnsi" w:eastAsiaTheme="minorEastAsia" w:hAnsiTheme="minorHAnsi" w:cstheme="minorBidi"/>
          <w:noProof/>
          <w:szCs w:val="22"/>
        </w:rPr>
      </w:pPr>
      <w:hyperlink w:anchor="_Toc447615434" w:history="1">
        <w:r w:rsidR="00BF569F" w:rsidRPr="0051228A">
          <w:rPr>
            <w:rStyle w:val="Hyperlink"/>
            <w:noProof/>
          </w:rPr>
          <w:t>2.</w:t>
        </w:r>
        <w:r w:rsidR="00BF569F">
          <w:rPr>
            <w:rFonts w:asciiTheme="minorHAnsi" w:eastAsiaTheme="minorEastAsia" w:hAnsiTheme="minorHAnsi" w:cstheme="minorBidi"/>
            <w:noProof/>
            <w:szCs w:val="22"/>
          </w:rPr>
          <w:tab/>
        </w:r>
        <w:r w:rsidR="00BF569F" w:rsidRPr="0051228A">
          <w:rPr>
            <w:rStyle w:val="Hyperlink"/>
            <w:noProof/>
          </w:rPr>
          <w:t>Service Overview</w:t>
        </w:r>
        <w:r w:rsidR="00BF569F">
          <w:rPr>
            <w:noProof/>
            <w:webHidden/>
          </w:rPr>
          <w:tab/>
        </w:r>
        <w:r w:rsidR="00BF569F">
          <w:rPr>
            <w:noProof/>
            <w:webHidden/>
          </w:rPr>
          <w:fldChar w:fldCharType="begin"/>
        </w:r>
        <w:r w:rsidR="00BF569F">
          <w:rPr>
            <w:noProof/>
            <w:webHidden/>
          </w:rPr>
          <w:instrText xml:space="preserve"> PAGEREF _Toc447615434 \h </w:instrText>
        </w:r>
        <w:r w:rsidR="00BF569F">
          <w:rPr>
            <w:noProof/>
            <w:webHidden/>
          </w:rPr>
        </w:r>
        <w:r w:rsidR="00BF569F">
          <w:rPr>
            <w:noProof/>
            <w:webHidden/>
          </w:rPr>
          <w:fldChar w:fldCharType="separate"/>
        </w:r>
        <w:r>
          <w:rPr>
            <w:noProof/>
            <w:webHidden/>
          </w:rPr>
          <w:t>2</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35" w:history="1">
        <w:r w:rsidR="00BF569F" w:rsidRPr="0051228A">
          <w:rPr>
            <w:rStyle w:val="Hyperlink"/>
            <w:noProof/>
          </w:rPr>
          <w:t>2.1</w:t>
        </w:r>
        <w:r w:rsidR="00BF569F">
          <w:rPr>
            <w:rFonts w:asciiTheme="minorHAnsi" w:eastAsiaTheme="minorEastAsia" w:hAnsiTheme="minorHAnsi" w:cstheme="minorBidi"/>
            <w:noProof/>
            <w:szCs w:val="22"/>
          </w:rPr>
          <w:tab/>
        </w:r>
        <w:r w:rsidR="00BF569F" w:rsidRPr="0051228A">
          <w:rPr>
            <w:rStyle w:val="Hyperlink"/>
            <w:noProof/>
          </w:rPr>
          <w:t>Purpose</w:t>
        </w:r>
        <w:r w:rsidR="00BF569F">
          <w:rPr>
            <w:noProof/>
            <w:webHidden/>
          </w:rPr>
          <w:tab/>
        </w:r>
        <w:r w:rsidR="00BF569F">
          <w:rPr>
            <w:noProof/>
            <w:webHidden/>
          </w:rPr>
          <w:fldChar w:fldCharType="begin"/>
        </w:r>
        <w:r w:rsidR="00BF569F">
          <w:rPr>
            <w:noProof/>
            <w:webHidden/>
          </w:rPr>
          <w:instrText xml:space="preserve"> PAGEREF _Toc447615435 \h </w:instrText>
        </w:r>
        <w:r w:rsidR="00BF569F">
          <w:rPr>
            <w:noProof/>
            <w:webHidden/>
          </w:rPr>
        </w:r>
        <w:r w:rsidR="00BF569F">
          <w:rPr>
            <w:noProof/>
            <w:webHidden/>
          </w:rPr>
          <w:fldChar w:fldCharType="separate"/>
        </w:r>
        <w:r>
          <w:rPr>
            <w:noProof/>
            <w:webHidden/>
          </w:rPr>
          <w:t>2</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36" w:history="1">
        <w:r w:rsidR="00BF569F" w:rsidRPr="0051228A">
          <w:rPr>
            <w:rStyle w:val="Hyperlink"/>
            <w:noProof/>
          </w:rPr>
          <w:t>2.2</w:t>
        </w:r>
        <w:r w:rsidR="00BF569F">
          <w:rPr>
            <w:rFonts w:asciiTheme="minorHAnsi" w:eastAsiaTheme="minorEastAsia" w:hAnsiTheme="minorHAnsi" w:cstheme="minorBidi"/>
            <w:noProof/>
            <w:szCs w:val="22"/>
          </w:rPr>
          <w:tab/>
        </w:r>
        <w:r w:rsidR="00BF569F" w:rsidRPr="0051228A">
          <w:rPr>
            <w:rStyle w:val="Hyperlink"/>
            <w:noProof/>
          </w:rPr>
          <w:t>Scope</w:t>
        </w:r>
        <w:r w:rsidR="00BF569F">
          <w:rPr>
            <w:noProof/>
            <w:webHidden/>
          </w:rPr>
          <w:tab/>
        </w:r>
        <w:r w:rsidR="00BF569F">
          <w:rPr>
            <w:noProof/>
            <w:webHidden/>
          </w:rPr>
          <w:fldChar w:fldCharType="begin"/>
        </w:r>
        <w:r w:rsidR="00BF569F">
          <w:rPr>
            <w:noProof/>
            <w:webHidden/>
          </w:rPr>
          <w:instrText xml:space="preserve"> PAGEREF _Toc447615436 \h </w:instrText>
        </w:r>
        <w:r w:rsidR="00BF569F">
          <w:rPr>
            <w:noProof/>
            <w:webHidden/>
          </w:rPr>
        </w:r>
        <w:r w:rsidR="00BF569F">
          <w:rPr>
            <w:noProof/>
            <w:webHidden/>
          </w:rPr>
          <w:fldChar w:fldCharType="separate"/>
        </w:r>
        <w:r>
          <w:rPr>
            <w:noProof/>
            <w:webHidden/>
          </w:rPr>
          <w:t>2</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37" w:history="1">
        <w:r w:rsidR="00BF569F" w:rsidRPr="0051228A">
          <w:rPr>
            <w:rStyle w:val="Hyperlink"/>
            <w:noProof/>
          </w:rPr>
          <w:t>2.3</w:t>
        </w:r>
        <w:r w:rsidR="00BF569F">
          <w:rPr>
            <w:rFonts w:asciiTheme="minorHAnsi" w:eastAsiaTheme="minorEastAsia" w:hAnsiTheme="minorHAnsi" w:cstheme="minorBidi"/>
            <w:noProof/>
            <w:szCs w:val="22"/>
          </w:rPr>
          <w:tab/>
        </w:r>
        <w:r w:rsidR="00BF569F" w:rsidRPr="0051228A">
          <w:rPr>
            <w:rStyle w:val="Hyperlink"/>
            <w:noProof/>
          </w:rPr>
          <w:t>Capabilities</w:t>
        </w:r>
        <w:r w:rsidR="00BF569F">
          <w:rPr>
            <w:noProof/>
            <w:webHidden/>
          </w:rPr>
          <w:tab/>
        </w:r>
        <w:r w:rsidR="00BF569F">
          <w:rPr>
            <w:noProof/>
            <w:webHidden/>
          </w:rPr>
          <w:fldChar w:fldCharType="begin"/>
        </w:r>
        <w:r w:rsidR="00BF569F">
          <w:rPr>
            <w:noProof/>
            <w:webHidden/>
          </w:rPr>
          <w:instrText xml:space="preserve"> PAGEREF _Toc447615437 \h </w:instrText>
        </w:r>
        <w:r w:rsidR="00BF569F">
          <w:rPr>
            <w:noProof/>
            <w:webHidden/>
          </w:rPr>
        </w:r>
        <w:r w:rsidR="00BF569F">
          <w:rPr>
            <w:noProof/>
            <w:webHidden/>
          </w:rPr>
          <w:fldChar w:fldCharType="separate"/>
        </w:r>
        <w:r>
          <w:rPr>
            <w:noProof/>
            <w:webHidden/>
          </w:rPr>
          <w:t>2</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38" w:history="1">
        <w:r w:rsidR="00BF569F" w:rsidRPr="0051228A">
          <w:rPr>
            <w:rStyle w:val="Hyperlink"/>
            <w:noProof/>
          </w:rPr>
          <w:t>2.4</w:t>
        </w:r>
        <w:r w:rsidR="00BF569F">
          <w:rPr>
            <w:rFonts w:asciiTheme="minorHAnsi" w:eastAsiaTheme="minorEastAsia" w:hAnsiTheme="minorHAnsi" w:cstheme="minorBidi"/>
            <w:noProof/>
            <w:szCs w:val="22"/>
          </w:rPr>
          <w:tab/>
        </w:r>
        <w:r w:rsidR="00BF569F" w:rsidRPr="0051228A">
          <w:rPr>
            <w:rStyle w:val="Hyperlink"/>
            <w:noProof/>
          </w:rPr>
          <w:t>Real-World Effects</w:t>
        </w:r>
        <w:r w:rsidR="00BF569F">
          <w:rPr>
            <w:noProof/>
            <w:webHidden/>
          </w:rPr>
          <w:tab/>
        </w:r>
        <w:r w:rsidR="00BF569F">
          <w:rPr>
            <w:noProof/>
            <w:webHidden/>
          </w:rPr>
          <w:fldChar w:fldCharType="begin"/>
        </w:r>
        <w:r w:rsidR="00BF569F">
          <w:rPr>
            <w:noProof/>
            <w:webHidden/>
          </w:rPr>
          <w:instrText xml:space="preserve"> PAGEREF _Toc447615438 \h </w:instrText>
        </w:r>
        <w:r w:rsidR="00BF569F">
          <w:rPr>
            <w:noProof/>
            <w:webHidden/>
          </w:rPr>
        </w:r>
        <w:r w:rsidR="00BF569F">
          <w:rPr>
            <w:noProof/>
            <w:webHidden/>
          </w:rPr>
          <w:fldChar w:fldCharType="separate"/>
        </w:r>
        <w:r>
          <w:rPr>
            <w:noProof/>
            <w:webHidden/>
          </w:rPr>
          <w:t>2</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39" w:history="1">
        <w:r w:rsidR="00BF569F" w:rsidRPr="0051228A">
          <w:rPr>
            <w:rStyle w:val="Hyperlink"/>
            <w:noProof/>
          </w:rPr>
          <w:t>2.5</w:t>
        </w:r>
        <w:r w:rsidR="00BF569F">
          <w:rPr>
            <w:rFonts w:asciiTheme="minorHAnsi" w:eastAsiaTheme="minorEastAsia" w:hAnsiTheme="minorHAnsi" w:cstheme="minorBidi"/>
            <w:noProof/>
            <w:szCs w:val="22"/>
          </w:rPr>
          <w:tab/>
        </w:r>
        <w:r w:rsidR="00BF569F" w:rsidRPr="0051228A">
          <w:rPr>
            <w:rStyle w:val="Hyperlink"/>
            <w:noProof/>
          </w:rPr>
          <w:t>Summary</w:t>
        </w:r>
        <w:r w:rsidR="00BF569F">
          <w:rPr>
            <w:noProof/>
            <w:webHidden/>
          </w:rPr>
          <w:tab/>
        </w:r>
        <w:r w:rsidR="00BF569F">
          <w:rPr>
            <w:noProof/>
            <w:webHidden/>
          </w:rPr>
          <w:fldChar w:fldCharType="begin"/>
        </w:r>
        <w:r w:rsidR="00BF569F">
          <w:rPr>
            <w:noProof/>
            <w:webHidden/>
          </w:rPr>
          <w:instrText xml:space="preserve"> PAGEREF _Toc447615439 \h </w:instrText>
        </w:r>
        <w:r w:rsidR="00BF569F">
          <w:rPr>
            <w:noProof/>
            <w:webHidden/>
          </w:rPr>
        </w:r>
        <w:r w:rsidR="00BF569F">
          <w:rPr>
            <w:noProof/>
            <w:webHidden/>
          </w:rPr>
          <w:fldChar w:fldCharType="separate"/>
        </w:r>
        <w:r>
          <w:rPr>
            <w:noProof/>
            <w:webHidden/>
          </w:rPr>
          <w:t>2</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40" w:history="1">
        <w:r w:rsidR="00BF569F" w:rsidRPr="0051228A">
          <w:rPr>
            <w:rStyle w:val="Hyperlink"/>
            <w:noProof/>
          </w:rPr>
          <w:t>2.6</w:t>
        </w:r>
        <w:r w:rsidR="00BF569F">
          <w:rPr>
            <w:rFonts w:asciiTheme="minorHAnsi" w:eastAsiaTheme="minorEastAsia" w:hAnsiTheme="minorHAnsi" w:cstheme="minorBidi"/>
            <w:noProof/>
            <w:szCs w:val="22"/>
          </w:rPr>
          <w:tab/>
        </w:r>
        <w:r w:rsidR="00BF569F" w:rsidRPr="0051228A">
          <w:rPr>
            <w:rStyle w:val="Hyperlink"/>
            <w:noProof/>
          </w:rPr>
          <w:t>Description</w:t>
        </w:r>
        <w:r w:rsidR="00BF569F">
          <w:rPr>
            <w:noProof/>
            <w:webHidden/>
          </w:rPr>
          <w:tab/>
        </w:r>
        <w:r w:rsidR="00BF569F">
          <w:rPr>
            <w:noProof/>
            <w:webHidden/>
          </w:rPr>
          <w:fldChar w:fldCharType="begin"/>
        </w:r>
        <w:r w:rsidR="00BF569F">
          <w:rPr>
            <w:noProof/>
            <w:webHidden/>
          </w:rPr>
          <w:instrText xml:space="preserve"> PAGEREF _Toc447615440 \h </w:instrText>
        </w:r>
        <w:r w:rsidR="00BF569F">
          <w:rPr>
            <w:noProof/>
            <w:webHidden/>
          </w:rPr>
        </w:r>
        <w:r w:rsidR="00BF569F">
          <w:rPr>
            <w:noProof/>
            <w:webHidden/>
          </w:rPr>
          <w:fldChar w:fldCharType="separate"/>
        </w:r>
        <w:r>
          <w:rPr>
            <w:noProof/>
            <w:webHidden/>
          </w:rPr>
          <w:t>3</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41" w:history="1">
        <w:r w:rsidR="00BF569F" w:rsidRPr="0051228A">
          <w:rPr>
            <w:rStyle w:val="Hyperlink"/>
            <w:noProof/>
          </w:rPr>
          <w:t>2.7</w:t>
        </w:r>
        <w:r w:rsidR="00BF569F">
          <w:rPr>
            <w:rFonts w:asciiTheme="minorHAnsi" w:eastAsiaTheme="minorEastAsia" w:hAnsiTheme="minorHAnsi" w:cstheme="minorBidi"/>
            <w:noProof/>
            <w:szCs w:val="22"/>
          </w:rPr>
          <w:tab/>
        </w:r>
        <w:r w:rsidR="00BF569F" w:rsidRPr="0051228A">
          <w:rPr>
            <w:rStyle w:val="Hyperlink"/>
            <w:noProof/>
          </w:rPr>
          <w:t>Security Classification</w:t>
        </w:r>
        <w:r w:rsidR="00BF569F">
          <w:rPr>
            <w:noProof/>
            <w:webHidden/>
          </w:rPr>
          <w:tab/>
        </w:r>
        <w:r w:rsidR="00BF569F">
          <w:rPr>
            <w:noProof/>
            <w:webHidden/>
          </w:rPr>
          <w:fldChar w:fldCharType="begin"/>
        </w:r>
        <w:r w:rsidR="00BF569F">
          <w:rPr>
            <w:noProof/>
            <w:webHidden/>
          </w:rPr>
          <w:instrText xml:space="preserve"> PAGEREF _Toc447615441 \h </w:instrText>
        </w:r>
        <w:r w:rsidR="00BF569F">
          <w:rPr>
            <w:noProof/>
            <w:webHidden/>
          </w:rPr>
        </w:r>
        <w:r w:rsidR="00BF569F">
          <w:rPr>
            <w:noProof/>
            <w:webHidden/>
          </w:rPr>
          <w:fldChar w:fldCharType="separate"/>
        </w:r>
        <w:r>
          <w:rPr>
            <w:noProof/>
            <w:webHidden/>
          </w:rPr>
          <w:t>3</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42" w:history="1">
        <w:r w:rsidR="00BF569F" w:rsidRPr="0051228A">
          <w:rPr>
            <w:rStyle w:val="Hyperlink"/>
            <w:noProof/>
          </w:rPr>
          <w:t>2.8</w:t>
        </w:r>
        <w:r w:rsidR="00BF569F">
          <w:rPr>
            <w:rFonts w:asciiTheme="minorHAnsi" w:eastAsiaTheme="minorEastAsia" w:hAnsiTheme="minorHAnsi" w:cstheme="minorBidi"/>
            <w:noProof/>
            <w:szCs w:val="22"/>
          </w:rPr>
          <w:tab/>
        </w:r>
        <w:r w:rsidR="00BF569F" w:rsidRPr="0051228A">
          <w:rPr>
            <w:rStyle w:val="Hyperlink"/>
            <w:noProof/>
          </w:rPr>
          <w:t>Service Specification Package Version</w:t>
        </w:r>
        <w:r w:rsidR="00BF569F">
          <w:rPr>
            <w:noProof/>
            <w:webHidden/>
          </w:rPr>
          <w:tab/>
        </w:r>
        <w:r w:rsidR="00BF569F">
          <w:rPr>
            <w:noProof/>
            <w:webHidden/>
          </w:rPr>
          <w:fldChar w:fldCharType="begin"/>
        </w:r>
        <w:r w:rsidR="00BF569F">
          <w:rPr>
            <w:noProof/>
            <w:webHidden/>
          </w:rPr>
          <w:instrText xml:space="preserve"> PAGEREF _Toc447615442 \h </w:instrText>
        </w:r>
        <w:r w:rsidR="00BF569F">
          <w:rPr>
            <w:noProof/>
            <w:webHidden/>
          </w:rPr>
        </w:r>
        <w:r w:rsidR="00BF569F">
          <w:rPr>
            <w:noProof/>
            <w:webHidden/>
          </w:rPr>
          <w:fldChar w:fldCharType="separate"/>
        </w:r>
        <w:r>
          <w:rPr>
            <w:noProof/>
            <w:webHidden/>
          </w:rPr>
          <w:t>3</w:t>
        </w:r>
        <w:r w:rsidR="00BF569F">
          <w:rPr>
            <w:noProof/>
            <w:webHidden/>
          </w:rPr>
          <w:fldChar w:fldCharType="end"/>
        </w:r>
      </w:hyperlink>
    </w:p>
    <w:p w:rsidR="00BF569F" w:rsidRDefault="000D4986" w:rsidP="00BF569F">
      <w:pPr>
        <w:pStyle w:val="TOC1"/>
        <w:tabs>
          <w:tab w:val="left" w:pos="432"/>
        </w:tabs>
        <w:rPr>
          <w:rFonts w:asciiTheme="minorHAnsi" w:eastAsiaTheme="minorEastAsia" w:hAnsiTheme="minorHAnsi" w:cstheme="minorBidi"/>
          <w:noProof/>
          <w:szCs w:val="22"/>
        </w:rPr>
      </w:pPr>
      <w:hyperlink w:anchor="_Toc447615443" w:history="1">
        <w:r w:rsidR="00BF569F" w:rsidRPr="0051228A">
          <w:rPr>
            <w:rStyle w:val="Hyperlink"/>
            <w:noProof/>
          </w:rPr>
          <w:t>3.</w:t>
        </w:r>
        <w:r w:rsidR="00BF569F">
          <w:rPr>
            <w:rFonts w:asciiTheme="minorHAnsi" w:eastAsiaTheme="minorEastAsia" w:hAnsiTheme="minorHAnsi" w:cstheme="minorBidi"/>
            <w:noProof/>
            <w:szCs w:val="22"/>
          </w:rPr>
          <w:tab/>
        </w:r>
        <w:r w:rsidR="00BF569F" w:rsidRPr="0051228A">
          <w:rPr>
            <w:rStyle w:val="Hyperlink"/>
            <w:noProof/>
          </w:rPr>
          <w:t>Service Interoperability Re</w:t>
        </w:r>
        <w:bookmarkStart w:id="2" w:name="_GoBack"/>
        <w:bookmarkEnd w:id="2"/>
        <w:r w:rsidR="00BF569F" w:rsidRPr="0051228A">
          <w:rPr>
            <w:rStyle w:val="Hyperlink"/>
            <w:noProof/>
          </w:rPr>
          <w:t>quirements</w:t>
        </w:r>
        <w:r w:rsidR="00BF569F">
          <w:rPr>
            <w:noProof/>
            <w:webHidden/>
          </w:rPr>
          <w:tab/>
        </w:r>
        <w:r w:rsidR="00BF569F">
          <w:rPr>
            <w:noProof/>
            <w:webHidden/>
          </w:rPr>
          <w:fldChar w:fldCharType="begin"/>
        </w:r>
        <w:r w:rsidR="00BF569F">
          <w:rPr>
            <w:noProof/>
            <w:webHidden/>
          </w:rPr>
          <w:instrText xml:space="preserve"> PAGEREF _Toc447615443 \h </w:instrText>
        </w:r>
        <w:r w:rsidR="00BF569F">
          <w:rPr>
            <w:noProof/>
            <w:webHidden/>
          </w:rPr>
        </w:r>
        <w:r w:rsidR="00BF569F">
          <w:rPr>
            <w:noProof/>
            <w:webHidden/>
          </w:rPr>
          <w:fldChar w:fldCharType="separate"/>
        </w:r>
        <w:r>
          <w:rPr>
            <w:noProof/>
            <w:webHidden/>
          </w:rPr>
          <w:t>3</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44" w:history="1">
        <w:r w:rsidR="00BF569F" w:rsidRPr="0051228A">
          <w:rPr>
            <w:rStyle w:val="Hyperlink"/>
            <w:noProof/>
          </w:rPr>
          <w:t>3.1</w:t>
        </w:r>
        <w:r w:rsidR="00BF569F">
          <w:rPr>
            <w:rFonts w:asciiTheme="minorHAnsi" w:eastAsiaTheme="minorEastAsia" w:hAnsiTheme="minorHAnsi" w:cstheme="minorBidi"/>
            <w:noProof/>
            <w:szCs w:val="22"/>
          </w:rPr>
          <w:tab/>
        </w:r>
        <w:r w:rsidR="00BF569F" w:rsidRPr="0051228A">
          <w:rPr>
            <w:rStyle w:val="Hyperlink"/>
            <w:noProof/>
          </w:rPr>
          <w:t>Service Interaction Requirements</w:t>
        </w:r>
        <w:r w:rsidR="00BF569F">
          <w:rPr>
            <w:noProof/>
            <w:webHidden/>
          </w:rPr>
          <w:tab/>
        </w:r>
        <w:r w:rsidR="00BF569F">
          <w:rPr>
            <w:noProof/>
            <w:webHidden/>
          </w:rPr>
          <w:fldChar w:fldCharType="begin"/>
        </w:r>
        <w:r w:rsidR="00BF569F">
          <w:rPr>
            <w:noProof/>
            <w:webHidden/>
          </w:rPr>
          <w:instrText xml:space="preserve"> PAGEREF _Toc447615444 \h </w:instrText>
        </w:r>
        <w:r w:rsidR="00BF569F">
          <w:rPr>
            <w:noProof/>
            <w:webHidden/>
          </w:rPr>
        </w:r>
        <w:r w:rsidR="00BF569F">
          <w:rPr>
            <w:noProof/>
            <w:webHidden/>
          </w:rPr>
          <w:fldChar w:fldCharType="separate"/>
        </w:r>
        <w:r>
          <w:rPr>
            <w:noProof/>
            <w:webHidden/>
          </w:rPr>
          <w:t>3</w:t>
        </w:r>
        <w:r w:rsidR="00BF569F">
          <w:rPr>
            <w:noProof/>
            <w:webHidden/>
          </w:rPr>
          <w:fldChar w:fldCharType="end"/>
        </w:r>
      </w:hyperlink>
    </w:p>
    <w:p w:rsidR="00BF569F" w:rsidRDefault="000D4986" w:rsidP="00BF569F">
      <w:pPr>
        <w:pStyle w:val="TOC3"/>
        <w:tabs>
          <w:tab w:val="left" w:pos="1710"/>
        </w:tabs>
        <w:ind w:left="990"/>
        <w:rPr>
          <w:rFonts w:asciiTheme="minorHAnsi" w:eastAsiaTheme="minorEastAsia" w:hAnsiTheme="minorHAnsi" w:cstheme="minorBidi"/>
          <w:noProof/>
          <w:szCs w:val="22"/>
        </w:rPr>
      </w:pPr>
      <w:hyperlink w:anchor="_Toc447615445" w:history="1">
        <w:r w:rsidR="00BF569F" w:rsidRPr="0051228A">
          <w:rPr>
            <w:rStyle w:val="Hyperlink"/>
            <w:noProof/>
          </w:rPr>
          <w:t>3.1.1</w:t>
        </w:r>
        <w:r w:rsidR="00BF569F">
          <w:rPr>
            <w:rFonts w:asciiTheme="minorHAnsi" w:eastAsiaTheme="minorEastAsia" w:hAnsiTheme="minorHAnsi" w:cstheme="minorBidi"/>
            <w:noProof/>
            <w:szCs w:val="22"/>
          </w:rPr>
          <w:tab/>
        </w:r>
        <w:r w:rsidR="00BF569F" w:rsidRPr="0051228A">
          <w:rPr>
            <w:rStyle w:val="Hyperlink"/>
            <w:noProof/>
          </w:rPr>
          <w:t>Summary of Requirements</w:t>
        </w:r>
        <w:r w:rsidR="00BF569F">
          <w:rPr>
            <w:noProof/>
            <w:webHidden/>
          </w:rPr>
          <w:tab/>
        </w:r>
        <w:r w:rsidR="00BF569F">
          <w:rPr>
            <w:noProof/>
            <w:webHidden/>
          </w:rPr>
          <w:fldChar w:fldCharType="begin"/>
        </w:r>
        <w:r w:rsidR="00BF569F">
          <w:rPr>
            <w:noProof/>
            <w:webHidden/>
          </w:rPr>
          <w:instrText xml:space="preserve"> PAGEREF _Toc447615445 \h </w:instrText>
        </w:r>
        <w:r w:rsidR="00BF569F">
          <w:rPr>
            <w:noProof/>
            <w:webHidden/>
          </w:rPr>
        </w:r>
        <w:r w:rsidR="00BF569F">
          <w:rPr>
            <w:noProof/>
            <w:webHidden/>
          </w:rPr>
          <w:fldChar w:fldCharType="separate"/>
        </w:r>
        <w:r>
          <w:rPr>
            <w:noProof/>
            <w:webHidden/>
          </w:rPr>
          <w:t>3</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46" w:history="1">
        <w:r w:rsidR="00BF569F" w:rsidRPr="0051228A">
          <w:rPr>
            <w:rStyle w:val="Hyperlink"/>
            <w:noProof/>
          </w:rPr>
          <w:t>3.2</w:t>
        </w:r>
        <w:r w:rsidR="00BF569F">
          <w:rPr>
            <w:rFonts w:asciiTheme="minorHAnsi" w:eastAsiaTheme="minorEastAsia" w:hAnsiTheme="minorHAnsi" w:cstheme="minorBidi"/>
            <w:noProof/>
            <w:szCs w:val="22"/>
          </w:rPr>
          <w:tab/>
        </w:r>
        <w:r w:rsidR="00BF569F" w:rsidRPr="0051228A">
          <w:rPr>
            <w:rStyle w:val="Hyperlink"/>
            <w:noProof/>
          </w:rPr>
          <w:t>Service Assumptions</w:t>
        </w:r>
        <w:r w:rsidR="00BF569F">
          <w:rPr>
            <w:noProof/>
            <w:webHidden/>
          </w:rPr>
          <w:tab/>
        </w:r>
        <w:r w:rsidR="00BF569F">
          <w:rPr>
            <w:noProof/>
            <w:webHidden/>
          </w:rPr>
          <w:fldChar w:fldCharType="begin"/>
        </w:r>
        <w:r w:rsidR="00BF569F">
          <w:rPr>
            <w:noProof/>
            <w:webHidden/>
          </w:rPr>
          <w:instrText xml:space="preserve"> PAGEREF _Toc447615446 \h </w:instrText>
        </w:r>
        <w:r w:rsidR="00BF569F">
          <w:rPr>
            <w:noProof/>
            <w:webHidden/>
          </w:rPr>
        </w:r>
        <w:r w:rsidR="00BF569F">
          <w:rPr>
            <w:noProof/>
            <w:webHidden/>
          </w:rPr>
          <w:fldChar w:fldCharType="separate"/>
        </w:r>
        <w:r>
          <w:rPr>
            <w:noProof/>
            <w:webHidden/>
          </w:rPr>
          <w:t>4</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47" w:history="1">
        <w:r w:rsidR="00BF569F" w:rsidRPr="0051228A">
          <w:rPr>
            <w:rStyle w:val="Hyperlink"/>
            <w:noProof/>
          </w:rPr>
          <w:t>3.3</w:t>
        </w:r>
        <w:r w:rsidR="00BF569F">
          <w:rPr>
            <w:rFonts w:asciiTheme="minorHAnsi" w:eastAsiaTheme="minorEastAsia" w:hAnsiTheme="minorHAnsi" w:cstheme="minorBidi"/>
            <w:noProof/>
            <w:szCs w:val="22"/>
          </w:rPr>
          <w:tab/>
        </w:r>
        <w:r w:rsidR="00BF569F" w:rsidRPr="0051228A">
          <w:rPr>
            <w:rStyle w:val="Hyperlink"/>
            <w:noProof/>
          </w:rPr>
          <w:t>Service Dependencies</w:t>
        </w:r>
        <w:r w:rsidR="00BF569F">
          <w:rPr>
            <w:noProof/>
            <w:webHidden/>
          </w:rPr>
          <w:tab/>
        </w:r>
        <w:r w:rsidR="00BF569F">
          <w:rPr>
            <w:noProof/>
            <w:webHidden/>
          </w:rPr>
          <w:fldChar w:fldCharType="begin"/>
        </w:r>
        <w:r w:rsidR="00BF569F">
          <w:rPr>
            <w:noProof/>
            <w:webHidden/>
          </w:rPr>
          <w:instrText xml:space="preserve"> PAGEREF _Toc447615447 \h </w:instrText>
        </w:r>
        <w:r w:rsidR="00BF569F">
          <w:rPr>
            <w:noProof/>
            <w:webHidden/>
          </w:rPr>
        </w:r>
        <w:r w:rsidR="00BF569F">
          <w:rPr>
            <w:noProof/>
            <w:webHidden/>
          </w:rPr>
          <w:fldChar w:fldCharType="separate"/>
        </w:r>
        <w:r>
          <w:rPr>
            <w:noProof/>
            <w:webHidden/>
          </w:rPr>
          <w:t>4</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48" w:history="1">
        <w:r w:rsidR="00BF569F" w:rsidRPr="0051228A">
          <w:rPr>
            <w:rStyle w:val="Hyperlink"/>
            <w:noProof/>
          </w:rPr>
          <w:t>3.4</w:t>
        </w:r>
        <w:r w:rsidR="00BF569F">
          <w:rPr>
            <w:rFonts w:asciiTheme="minorHAnsi" w:eastAsiaTheme="minorEastAsia" w:hAnsiTheme="minorHAnsi" w:cstheme="minorBidi"/>
            <w:noProof/>
            <w:szCs w:val="22"/>
          </w:rPr>
          <w:tab/>
        </w:r>
        <w:r w:rsidR="00BF569F" w:rsidRPr="0051228A">
          <w:rPr>
            <w:rStyle w:val="Hyperlink"/>
            <w:noProof/>
          </w:rPr>
          <w:t>Policies and Contracts</w:t>
        </w:r>
        <w:r w:rsidR="00BF569F">
          <w:rPr>
            <w:noProof/>
            <w:webHidden/>
          </w:rPr>
          <w:tab/>
        </w:r>
        <w:r w:rsidR="00BF569F">
          <w:rPr>
            <w:noProof/>
            <w:webHidden/>
          </w:rPr>
          <w:fldChar w:fldCharType="begin"/>
        </w:r>
        <w:r w:rsidR="00BF569F">
          <w:rPr>
            <w:noProof/>
            <w:webHidden/>
          </w:rPr>
          <w:instrText xml:space="preserve"> PAGEREF _Toc447615448 \h </w:instrText>
        </w:r>
        <w:r w:rsidR="00BF569F">
          <w:rPr>
            <w:noProof/>
            <w:webHidden/>
          </w:rPr>
        </w:r>
        <w:r w:rsidR="00BF569F">
          <w:rPr>
            <w:noProof/>
            <w:webHidden/>
          </w:rPr>
          <w:fldChar w:fldCharType="separate"/>
        </w:r>
        <w:r>
          <w:rPr>
            <w:noProof/>
            <w:webHidden/>
          </w:rPr>
          <w:t>4</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49" w:history="1">
        <w:r w:rsidR="00BF569F" w:rsidRPr="0051228A">
          <w:rPr>
            <w:rStyle w:val="Hyperlink"/>
            <w:noProof/>
          </w:rPr>
          <w:t>3.5</w:t>
        </w:r>
        <w:r w:rsidR="00BF569F">
          <w:rPr>
            <w:rFonts w:asciiTheme="minorHAnsi" w:eastAsiaTheme="minorEastAsia" w:hAnsiTheme="minorHAnsi" w:cstheme="minorBidi"/>
            <w:noProof/>
            <w:szCs w:val="22"/>
          </w:rPr>
          <w:tab/>
        </w:r>
        <w:r w:rsidR="00BF569F" w:rsidRPr="0051228A">
          <w:rPr>
            <w:rStyle w:val="Hyperlink"/>
            <w:noProof/>
          </w:rPr>
          <w:t>Security</w:t>
        </w:r>
        <w:r w:rsidR="00BF569F">
          <w:rPr>
            <w:noProof/>
            <w:webHidden/>
          </w:rPr>
          <w:tab/>
        </w:r>
        <w:r w:rsidR="00BF569F">
          <w:rPr>
            <w:noProof/>
            <w:webHidden/>
          </w:rPr>
          <w:fldChar w:fldCharType="begin"/>
        </w:r>
        <w:r w:rsidR="00BF569F">
          <w:rPr>
            <w:noProof/>
            <w:webHidden/>
          </w:rPr>
          <w:instrText xml:space="preserve"> PAGEREF _Toc447615449 \h </w:instrText>
        </w:r>
        <w:r w:rsidR="00BF569F">
          <w:rPr>
            <w:noProof/>
            <w:webHidden/>
          </w:rPr>
        </w:r>
        <w:r w:rsidR="00BF569F">
          <w:rPr>
            <w:noProof/>
            <w:webHidden/>
          </w:rPr>
          <w:fldChar w:fldCharType="separate"/>
        </w:r>
        <w:r>
          <w:rPr>
            <w:noProof/>
            <w:webHidden/>
          </w:rPr>
          <w:t>4</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50" w:history="1">
        <w:r w:rsidR="00BF569F" w:rsidRPr="0051228A">
          <w:rPr>
            <w:rStyle w:val="Hyperlink"/>
            <w:noProof/>
          </w:rPr>
          <w:t>3.6</w:t>
        </w:r>
        <w:r w:rsidR="00BF569F">
          <w:rPr>
            <w:rFonts w:asciiTheme="minorHAnsi" w:eastAsiaTheme="minorEastAsia" w:hAnsiTheme="minorHAnsi" w:cstheme="minorBidi"/>
            <w:noProof/>
            <w:szCs w:val="22"/>
          </w:rPr>
          <w:tab/>
        </w:r>
        <w:r w:rsidR="00BF569F" w:rsidRPr="0051228A">
          <w:rPr>
            <w:rStyle w:val="Hyperlink"/>
            <w:noProof/>
          </w:rPr>
          <w:t>Privacy</w:t>
        </w:r>
        <w:r w:rsidR="00BF569F">
          <w:rPr>
            <w:noProof/>
            <w:webHidden/>
          </w:rPr>
          <w:tab/>
        </w:r>
        <w:r w:rsidR="00BF569F">
          <w:rPr>
            <w:noProof/>
            <w:webHidden/>
          </w:rPr>
          <w:fldChar w:fldCharType="begin"/>
        </w:r>
        <w:r w:rsidR="00BF569F">
          <w:rPr>
            <w:noProof/>
            <w:webHidden/>
          </w:rPr>
          <w:instrText xml:space="preserve"> PAGEREF _Toc447615450 \h </w:instrText>
        </w:r>
        <w:r w:rsidR="00BF569F">
          <w:rPr>
            <w:noProof/>
            <w:webHidden/>
          </w:rPr>
        </w:r>
        <w:r w:rsidR="00BF569F">
          <w:rPr>
            <w:noProof/>
            <w:webHidden/>
          </w:rPr>
          <w:fldChar w:fldCharType="separate"/>
        </w:r>
        <w:r>
          <w:rPr>
            <w:noProof/>
            <w:webHidden/>
          </w:rPr>
          <w:t>4</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51" w:history="1">
        <w:r w:rsidR="00BF569F" w:rsidRPr="0051228A">
          <w:rPr>
            <w:rStyle w:val="Hyperlink"/>
            <w:noProof/>
          </w:rPr>
          <w:t>3.7</w:t>
        </w:r>
        <w:r w:rsidR="00BF569F">
          <w:rPr>
            <w:rFonts w:asciiTheme="minorHAnsi" w:eastAsiaTheme="minorEastAsia" w:hAnsiTheme="minorHAnsi" w:cstheme="minorBidi"/>
            <w:noProof/>
            <w:szCs w:val="22"/>
          </w:rPr>
          <w:tab/>
        </w:r>
        <w:r w:rsidR="00BF569F" w:rsidRPr="0051228A">
          <w:rPr>
            <w:rStyle w:val="Hyperlink"/>
            <w:noProof/>
          </w:rPr>
          <w:t>Other Requirements</w:t>
        </w:r>
        <w:r w:rsidR="00BF569F">
          <w:rPr>
            <w:noProof/>
            <w:webHidden/>
          </w:rPr>
          <w:tab/>
        </w:r>
        <w:r w:rsidR="00BF569F">
          <w:rPr>
            <w:noProof/>
            <w:webHidden/>
          </w:rPr>
          <w:fldChar w:fldCharType="begin"/>
        </w:r>
        <w:r w:rsidR="00BF569F">
          <w:rPr>
            <w:noProof/>
            <w:webHidden/>
          </w:rPr>
          <w:instrText xml:space="preserve"> PAGEREF _Toc447615451 \h </w:instrText>
        </w:r>
        <w:r w:rsidR="00BF569F">
          <w:rPr>
            <w:noProof/>
            <w:webHidden/>
          </w:rPr>
        </w:r>
        <w:r w:rsidR="00BF569F">
          <w:rPr>
            <w:noProof/>
            <w:webHidden/>
          </w:rPr>
          <w:fldChar w:fldCharType="separate"/>
        </w:r>
        <w:r>
          <w:rPr>
            <w:noProof/>
            <w:webHidden/>
          </w:rPr>
          <w:t>5</w:t>
        </w:r>
        <w:r w:rsidR="00BF569F">
          <w:rPr>
            <w:noProof/>
            <w:webHidden/>
          </w:rPr>
          <w:fldChar w:fldCharType="end"/>
        </w:r>
      </w:hyperlink>
    </w:p>
    <w:p w:rsidR="00BF569F" w:rsidRDefault="000D4986" w:rsidP="00BF569F">
      <w:pPr>
        <w:pStyle w:val="TOC1"/>
        <w:tabs>
          <w:tab w:val="left" w:pos="432"/>
        </w:tabs>
        <w:rPr>
          <w:rFonts w:asciiTheme="minorHAnsi" w:eastAsiaTheme="minorEastAsia" w:hAnsiTheme="minorHAnsi" w:cstheme="minorBidi"/>
          <w:noProof/>
          <w:szCs w:val="22"/>
        </w:rPr>
      </w:pPr>
      <w:hyperlink w:anchor="_Toc447615452" w:history="1">
        <w:r w:rsidR="00BF569F" w:rsidRPr="0051228A">
          <w:rPr>
            <w:rStyle w:val="Hyperlink"/>
            <w:noProof/>
          </w:rPr>
          <w:t>4.</w:t>
        </w:r>
        <w:r w:rsidR="00BF569F">
          <w:rPr>
            <w:rFonts w:asciiTheme="minorHAnsi" w:eastAsiaTheme="minorEastAsia" w:hAnsiTheme="minorHAnsi" w:cstheme="minorBidi"/>
            <w:noProof/>
            <w:szCs w:val="22"/>
          </w:rPr>
          <w:tab/>
        </w:r>
        <w:r w:rsidR="00BF569F" w:rsidRPr="0051228A">
          <w:rPr>
            <w:rStyle w:val="Hyperlink"/>
            <w:noProof/>
          </w:rPr>
          <w:t>Additional Information</w:t>
        </w:r>
        <w:r w:rsidR="00BF569F">
          <w:rPr>
            <w:noProof/>
            <w:webHidden/>
          </w:rPr>
          <w:tab/>
        </w:r>
        <w:r w:rsidR="00BF569F">
          <w:rPr>
            <w:noProof/>
            <w:webHidden/>
          </w:rPr>
          <w:fldChar w:fldCharType="begin"/>
        </w:r>
        <w:r w:rsidR="00BF569F">
          <w:rPr>
            <w:noProof/>
            <w:webHidden/>
          </w:rPr>
          <w:instrText xml:space="preserve"> PAGEREF _Toc447615452 \h </w:instrText>
        </w:r>
        <w:r w:rsidR="00BF569F">
          <w:rPr>
            <w:noProof/>
            <w:webHidden/>
          </w:rPr>
        </w:r>
        <w:r w:rsidR="00BF569F">
          <w:rPr>
            <w:noProof/>
            <w:webHidden/>
          </w:rPr>
          <w:fldChar w:fldCharType="separate"/>
        </w:r>
        <w:r>
          <w:rPr>
            <w:noProof/>
            <w:webHidden/>
          </w:rPr>
          <w:t>5</w:t>
        </w:r>
        <w:r w:rsidR="00BF569F">
          <w:rPr>
            <w:noProof/>
            <w:webHidden/>
          </w:rPr>
          <w:fldChar w:fldCharType="end"/>
        </w:r>
      </w:hyperlink>
    </w:p>
    <w:p w:rsidR="00BF569F" w:rsidRDefault="000D4986" w:rsidP="00BF569F">
      <w:pPr>
        <w:pStyle w:val="TOC1"/>
        <w:tabs>
          <w:tab w:val="left" w:pos="432"/>
        </w:tabs>
        <w:rPr>
          <w:rFonts w:asciiTheme="minorHAnsi" w:eastAsiaTheme="minorEastAsia" w:hAnsiTheme="minorHAnsi" w:cstheme="minorBidi"/>
          <w:noProof/>
          <w:szCs w:val="22"/>
        </w:rPr>
      </w:pPr>
      <w:hyperlink w:anchor="_Toc447615453" w:history="1">
        <w:r w:rsidR="00BF569F" w:rsidRPr="0051228A">
          <w:rPr>
            <w:rStyle w:val="Hyperlink"/>
            <w:noProof/>
          </w:rPr>
          <w:t>5.</w:t>
        </w:r>
        <w:r w:rsidR="00BF569F">
          <w:rPr>
            <w:rFonts w:asciiTheme="minorHAnsi" w:eastAsiaTheme="minorEastAsia" w:hAnsiTheme="minorHAnsi" w:cstheme="minorBidi"/>
            <w:noProof/>
            <w:szCs w:val="22"/>
          </w:rPr>
          <w:tab/>
        </w:r>
        <w:r w:rsidR="00BF569F" w:rsidRPr="0051228A">
          <w:rPr>
            <w:rStyle w:val="Hyperlink"/>
            <w:noProof/>
          </w:rPr>
          <w:t>Service Model</w:t>
        </w:r>
        <w:r w:rsidR="00BF569F">
          <w:rPr>
            <w:noProof/>
            <w:webHidden/>
          </w:rPr>
          <w:tab/>
        </w:r>
        <w:r w:rsidR="00BF569F">
          <w:rPr>
            <w:noProof/>
            <w:webHidden/>
          </w:rPr>
          <w:fldChar w:fldCharType="begin"/>
        </w:r>
        <w:r w:rsidR="00BF569F">
          <w:rPr>
            <w:noProof/>
            <w:webHidden/>
          </w:rPr>
          <w:instrText xml:space="preserve"> PAGEREF _Toc447615453 \h </w:instrText>
        </w:r>
        <w:r w:rsidR="00BF569F">
          <w:rPr>
            <w:noProof/>
            <w:webHidden/>
          </w:rPr>
        </w:r>
        <w:r w:rsidR="00BF569F">
          <w:rPr>
            <w:noProof/>
            <w:webHidden/>
          </w:rPr>
          <w:fldChar w:fldCharType="separate"/>
        </w:r>
        <w:r>
          <w:rPr>
            <w:noProof/>
            <w:webHidden/>
          </w:rPr>
          <w:t>5</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54" w:history="1">
        <w:r w:rsidR="00BF569F" w:rsidRPr="0051228A">
          <w:rPr>
            <w:rStyle w:val="Hyperlink"/>
            <w:noProof/>
          </w:rPr>
          <w:t>5.1</w:t>
        </w:r>
        <w:r w:rsidR="00BF569F">
          <w:rPr>
            <w:rFonts w:asciiTheme="minorHAnsi" w:eastAsiaTheme="minorEastAsia" w:hAnsiTheme="minorHAnsi" w:cstheme="minorBidi"/>
            <w:noProof/>
            <w:szCs w:val="22"/>
          </w:rPr>
          <w:tab/>
        </w:r>
        <w:r w:rsidR="00BF569F" w:rsidRPr="0051228A">
          <w:rPr>
            <w:rStyle w:val="Hyperlink"/>
            <w:noProof/>
          </w:rPr>
          <w:t>Information Model</w:t>
        </w:r>
        <w:r w:rsidR="00BF569F">
          <w:rPr>
            <w:noProof/>
            <w:webHidden/>
          </w:rPr>
          <w:tab/>
        </w:r>
        <w:r w:rsidR="00BF569F">
          <w:rPr>
            <w:noProof/>
            <w:webHidden/>
          </w:rPr>
          <w:fldChar w:fldCharType="begin"/>
        </w:r>
        <w:r w:rsidR="00BF569F">
          <w:rPr>
            <w:noProof/>
            <w:webHidden/>
          </w:rPr>
          <w:instrText xml:space="preserve"> PAGEREF _Toc447615454 \h </w:instrText>
        </w:r>
        <w:r w:rsidR="00BF569F">
          <w:rPr>
            <w:noProof/>
            <w:webHidden/>
          </w:rPr>
        </w:r>
        <w:r w:rsidR="00BF569F">
          <w:rPr>
            <w:noProof/>
            <w:webHidden/>
          </w:rPr>
          <w:fldChar w:fldCharType="separate"/>
        </w:r>
        <w:r>
          <w:rPr>
            <w:noProof/>
            <w:webHidden/>
          </w:rPr>
          <w:t>5</w:t>
        </w:r>
        <w:r w:rsidR="00BF569F">
          <w:rPr>
            <w:noProof/>
            <w:webHidden/>
          </w:rPr>
          <w:fldChar w:fldCharType="end"/>
        </w:r>
      </w:hyperlink>
    </w:p>
    <w:p w:rsidR="00BF569F" w:rsidRDefault="000D4986" w:rsidP="00BF569F">
      <w:pPr>
        <w:pStyle w:val="TOC3"/>
        <w:tabs>
          <w:tab w:val="left" w:pos="1620"/>
        </w:tabs>
        <w:ind w:left="990"/>
        <w:rPr>
          <w:rFonts w:asciiTheme="minorHAnsi" w:eastAsiaTheme="minorEastAsia" w:hAnsiTheme="minorHAnsi" w:cstheme="minorBidi"/>
          <w:noProof/>
          <w:szCs w:val="22"/>
        </w:rPr>
      </w:pPr>
      <w:hyperlink w:anchor="_Toc447615455" w:history="1">
        <w:r w:rsidR="00BF569F" w:rsidRPr="0051228A">
          <w:rPr>
            <w:rStyle w:val="Hyperlink"/>
            <w:noProof/>
          </w:rPr>
          <w:t>5.1.1</w:t>
        </w:r>
        <w:r w:rsidR="00BF569F">
          <w:rPr>
            <w:rFonts w:asciiTheme="minorHAnsi" w:eastAsiaTheme="minorEastAsia" w:hAnsiTheme="minorHAnsi" w:cstheme="minorBidi"/>
            <w:noProof/>
            <w:szCs w:val="22"/>
          </w:rPr>
          <w:tab/>
        </w:r>
        <w:r w:rsidR="00BF569F" w:rsidRPr="0051228A">
          <w:rPr>
            <w:rStyle w:val="Hyperlink"/>
            <w:noProof/>
          </w:rPr>
          <w:t>IEPD Reference</w:t>
        </w:r>
        <w:r w:rsidR="00BF569F">
          <w:rPr>
            <w:noProof/>
            <w:webHidden/>
          </w:rPr>
          <w:tab/>
        </w:r>
        <w:r w:rsidR="00BF569F">
          <w:rPr>
            <w:noProof/>
            <w:webHidden/>
          </w:rPr>
          <w:fldChar w:fldCharType="begin"/>
        </w:r>
        <w:r w:rsidR="00BF569F">
          <w:rPr>
            <w:noProof/>
            <w:webHidden/>
          </w:rPr>
          <w:instrText xml:space="preserve"> PAGEREF _Toc447615455 \h </w:instrText>
        </w:r>
        <w:r w:rsidR="00BF569F">
          <w:rPr>
            <w:noProof/>
            <w:webHidden/>
          </w:rPr>
        </w:r>
        <w:r w:rsidR="00BF569F">
          <w:rPr>
            <w:noProof/>
            <w:webHidden/>
          </w:rPr>
          <w:fldChar w:fldCharType="separate"/>
        </w:r>
        <w:r>
          <w:rPr>
            <w:noProof/>
            <w:webHidden/>
          </w:rPr>
          <w:t>6</w:t>
        </w:r>
        <w:r w:rsidR="00BF569F">
          <w:rPr>
            <w:noProof/>
            <w:webHidden/>
          </w:rPr>
          <w:fldChar w:fldCharType="end"/>
        </w:r>
      </w:hyperlink>
    </w:p>
    <w:p w:rsidR="00BF569F" w:rsidRDefault="000D4986" w:rsidP="00BF569F">
      <w:pPr>
        <w:pStyle w:val="TOC4"/>
        <w:tabs>
          <w:tab w:val="left" w:pos="2520"/>
        </w:tabs>
        <w:ind w:left="1620"/>
        <w:rPr>
          <w:rFonts w:asciiTheme="minorHAnsi" w:eastAsiaTheme="minorEastAsia" w:hAnsiTheme="minorHAnsi" w:cstheme="minorBidi"/>
          <w:noProof/>
          <w:szCs w:val="22"/>
        </w:rPr>
      </w:pPr>
      <w:hyperlink w:anchor="_Toc447615456" w:history="1">
        <w:r w:rsidR="00BF569F" w:rsidRPr="0051228A">
          <w:rPr>
            <w:rStyle w:val="Hyperlink"/>
            <w:noProof/>
          </w:rPr>
          <w:t>5.1.1.1</w:t>
        </w:r>
        <w:r w:rsidR="00BF569F">
          <w:rPr>
            <w:rFonts w:asciiTheme="minorHAnsi" w:eastAsiaTheme="minorEastAsia" w:hAnsiTheme="minorHAnsi" w:cstheme="minorBidi"/>
            <w:noProof/>
            <w:szCs w:val="22"/>
          </w:rPr>
          <w:tab/>
        </w:r>
        <w:r w:rsidR="00BF569F" w:rsidRPr="0051228A">
          <w:rPr>
            <w:rStyle w:val="Hyperlink"/>
            <w:noProof/>
          </w:rPr>
          <w:t>Schemas</w:t>
        </w:r>
        <w:r w:rsidR="00BF569F">
          <w:rPr>
            <w:noProof/>
            <w:webHidden/>
          </w:rPr>
          <w:tab/>
        </w:r>
        <w:r w:rsidR="00BF569F">
          <w:rPr>
            <w:noProof/>
            <w:webHidden/>
          </w:rPr>
          <w:fldChar w:fldCharType="begin"/>
        </w:r>
        <w:r w:rsidR="00BF569F">
          <w:rPr>
            <w:noProof/>
            <w:webHidden/>
          </w:rPr>
          <w:instrText xml:space="preserve"> PAGEREF _Toc447615456 \h </w:instrText>
        </w:r>
        <w:r w:rsidR="00BF569F">
          <w:rPr>
            <w:noProof/>
            <w:webHidden/>
          </w:rPr>
        </w:r>
        <w:r w:rsidR="00BF569F">
          <w:rPr>
            <w:noProof/>
            <w:webHidden/>
          </w:rPr>
          <w:fldChar w:fldCharType="separate"/>
        </w:r>
        <w:r>
          <w:rPr>
            <w:noProof/>
            <w:webHidden/>
          </w:rPr>
          <w:t>6</w:t>
        </w:r>
        <w:r w:rsidR="00BF569F">
          <w:rPr>
            <w:noProof/>
            <w:webHidden/>
          </w:rPr>
          <w:fldChar w:fldCharType="end"/>
        </w:r>
      </w:hyperlink>
    </w:p>
    <w:p w:rsidR="00BF569F" w:rsidRDefault="000D4986" w:rsidP="00BF569F">
      <w:pPr>
        <w:pStyle w:val="TOC3"/>
        <w:tabs>
          <w:tab w:val="left" w:pos="1620"/>
        </w:tabs>
        <w:ind w:left="990"/>
        <w:rPr>
          <w:rFonts w:asciiTheme="minorHAnsi" w:eastAsiaTheme="minorEastAsia" w:hAnsiTheme="minorHAnsi" w:cstheme="minorBidi"/>
          <w:noProof/>
          <w:szCs w:val="22"/>
        </w:rPr>
      </w:pPr>
      <w:hyperlink w:anchor="_Toc447615457" w:history="1">
        <w:r w:rsidR="00BF569F" w:rsidRPr="0051228A">
          <w:rPr>
            <w:rStyle w:val="Hyperlink"/>
            <w:noProof/>
          </w:rPr>
          <w:t>5.1.2</w:t>
        </w:r>
        <w:r w:rsidR="00BF569F">
          <w:rPr>
            <w:rFonts w:asciiTheme="minorHAnsi" w:eastAsiaTheme="minorEastAsia" w:hAnsiTheme="minorHAnsi" w:cstheme="minorBidi"/>
            <w:noProof/>
            <w:szCs w:val="22"/>
          </w:rPr>
          <w:tab/>
        </w:r>
        <w:r w:rsidR="00BF569F" w:rsidRPr="0051228A">
          <w:rPr>
            <w:rStyle w:val="Hyperlink"/>
            <w:noProof/>
          </w:rPr>
          <w:t>Data Inputs</w:t>
        </w:r>
        <w:r w:rsidR="00BF569F">
          <w:rPr>
            <w:noProof/>
            <w:webHidden/>
          </w:rPr>
          <w:tab/>
        </w:r>
        <w:r w:rsidR="00BF569F">
          <w:rPr>
            <w:noProof/>
            <w:webHidden/>
          </w:rPr>
          <w:fldChar w:fldCharType="begin"/>
        </w:r>
        <w:r w:rsidR="00BF569F">
          <w:rPr>
            <w:noProof/>
            <w:webHidden/>
          </w:rPr>
          <w:instrText xml:space="preserve"> PAGEREF _Toc447615457 \h </w:instrText>
        </w:r>
        <w:r w:rsidR="00BF569F">
          <w:rPr>
            <w:noProof/>
            <w:webHidden/>
          </w:rPr>
        </w:r>
        <w:r w:rsidR="00BF569F">
          <w:rPr>
            <w:noProof/>
            <w:webHidden/>
          </w:rPr>
          <w:fldChar w:fldCharType="separate"/>
        </w:r>
        <w:r>
          <w:rPr>
            <w:noProof/>
            <w:webHidden/>
          </w:rPr>
          <w:t>6</w:t>
        </w:r>
        <w:r w:rsidR="00BF569F">
          <w:rPr>
            <w:noProof/>
            <w:webHidden/>
          </w:rPr>
          <w:fldChar w:fldCharType="end"/>
        </w:r>
      </w:hyperlink>
    </w:p>
    <w:p w:rsidR="00BF569F" w:rsidRDefault="000D4986" w:rsidP="00BF569F">
      <w:pPr>
        <w:pStyle w:val="TOC4"/>
        <w:tabs>
          <w:tab w:val="left" w:pos="2520"/>
        </w:tabs>
        <w:ind w:left="1620"/>
        <w:rPr>
          <w:rFonts w:asciiTheme="minorHAnsi" w:eastAsiaTheme="minorEastAsia" w:hAnsiTheme="minorHAnsi" w:cstheme="minorBidi"/>
          <w:noProof/>
          <w:szCs w:val="22"/>
        </w:rPr>
      </w:pPr>
      <w:hyperlink w:anchor="_Toc447615458" w:history="1">
        <w:r w:rsidR="00BF569F" w:rsidRPr="0051228A">
          <w:rPr>
            <w:rStyle w:val="Hyperlink"/>
            <w:noProof/>
          </w:rPr>
          <w:t>5.1.2.1</w:t>
        </w:r>
        <w:r w:rsidR="00BF569F">
          <w:rPr>
            <w:rFonts w:asciiTheme="minorHAnsi" w:eastAsiaTheme="minorEastAsia" w:hAnsiTheme="minorHAnsi" w:cstheme="minorBidi"/>
            <w:noProof/>
            <w:szCs w:val="22"/>
          </w:rPr>
          <w:tab/>
        </w:r>
        <w:r w:rsidR="00BF569F" w:rsidRPr="0051228A">
          <w:rPr>
            <w:rStyle w:val="Hyperlink"/>
            <w:noProof/>
          </w:rPr>
          <w:t>Person Photo Search Results Response</w:t>
        </w:r>
        <w:r w:rsidR="00BF569F">
          <w:rPr>
            <w:noProof/>
            <w:webHidden/>
          </w:rPr>
          <w:tab/>
        </w:r>
        <w:r w:rsidR="00BF569F">
          <w:rPr>
            <w:noProof/>
            <w:webHidden/>
          </w:rPr>
          <w:fldChar w:fldCharType="begin"/>
        </w:r>
        <w:r w:rsidR="00BF569F">
          <w:rPr>
            <w:noProof/>
            <w:webHidden/>
          </w:rPr>
          <w:instrText xml:space="preserve"> PAGEREF _Toc447615458 \h </w:instrText>
        </w:r>
        <w:r w:rsidR="00BF569F">
          <w:rPr>
            <w:noProof/>
            <w:webHidden/>
          </w:rPr>
        </w:r>
        <w:r w:rsidR="00BF569F">
          <w:rPr>
            <w:noProof/>
            <w:webHidden/>
          </w:rPr>
          <w:fldChar w:fldCharType="separate"/>
        </w:r>
        <w:r>
          <w:rPr>
            <w:noProof/>
            <w:webHidden/>
          </w:rPr>
          <w:t>6</w:t>
        </w:r>
        <w:r w:rsidR="00BF569F">
          <w:rPr>
            <w:noProof/>
            <w:webHidden/>
          </w:rPr>
          <w:fldChar w:fldCharType="end"/>
        </w:r>
      </w:hyperlink>
    </w:p>
    <w:p w:rsidR="00BF569F" w:rsidRDefault="000D4986" w:rsidP="00BF569F">
      <w:pPr>
        <w:pStyle w:val="TOC3"/>
        <w:tabs>
          <w:tab w:val="left" w:pos="1620"/>
        </w:tabs>
        <w:ind w:left="990"/>
        <w:rPr>
          <w:rFonts w:asciiTheme="minorHAnsi" w:eastAsiaTheme="minorEastAsia" w:hAnsiTheme="minorHAnsi" w:cstheme="minorBidi"/>
          <w:noProof/>
          <w:szCs w:val="22"/>
        </w:rPr>
      </w:pPr>
      <w:hyperlink w:anchor="_Toc447615459" w:history="1">
        <w:r w:rsidR="00BF569F" w:rsidRPr="0051228A">
          <w:rPr>
            <w:rStyle w:val="Hyperlink"/>
            <w:noProof/>
          </w:rPr>
          <w:t>5.1.3</w:t>
        </w:r>
        <w:r w:rsidR="00BF569F">
          <w:rPr>
            <w:rFonts w:asciiTheme="minorHAnsi" w:eastAsiaTheme="minorEastAsia" w:hAnsiTheme="minorHAnsi" w:cstheme="minorBidi"/>
            <w:noProof/>
            <w:szCs w:val="22"/>
          </w:rPr>
          <w:tab/>
        </w:r>
        <w:r w:rsidR="00BF569F" w:rsidRPr="0051228A">
          <w:rPr>
            <w:rStyle w:val="Hyperlink"/>
            <w:noProof/>
          </w:rPr>
          <w:t>Data Provenance</w:t>
        </w:r>
        <w:r w:rsidR="00BF569F">
          <w:rPr>
            <w:noProof/>
            <w:webHidden/>
          </w:rPr>
          <w:tab/>
        </w:r>
        <w:r w:rsidR="00BF569F">
          <w:rPr>
            <w:noProof/>
            <w:webHidden/>
          </w:rPr>
          <w:fldChar w:fldCharType="begin"/>
        </w:r>
        <w:r w:rsidR="00BF569F">
          <w:rPr>
            <w:noProof/>
            <w:webHidden/>
          </w:rPr>
          <w:instrText xml:space="preserve"> PAGEREF _Toc447615459 \h </w:instrText>
        </w:r>
        <w:r w:rsidR="00BF569F">
          <w:rPr>
            <w:noProof/>
            <w:webHidden/>
          </w:rPr>
        </w:r>
        <w:r w:rsidR="00BF569F">
          <w:rPr>
            <w:noProof/>
            <w:webHidden/>
          </w:rPr>
          <w:fldChar w:fldCharType="separate"/>
        </w:r>
        <w:r>
          <w:rPr>
            <w:noProof/>
            <w:webHidden/>
          </w:rPr>
          <w:t>7</w:t>
        </w:r>
        <w:r w:rsidR="00BF569F">
          <w:rPr>
            <w:noProof/>
            <w:webHidden/>
          </w:rPr>
          <w:fldChar w:fldCharType="end"/>
        </w:r>
      </w:hyperlink>
    </w:p>
    <w:p w:rsidR="00BF569F" w:rsidRDefault="000D4986" w:rsidP="00BF569F">
      <w:pPr>
        <w:pStyle w:val="TOC2"/>
        <w:tabs>
          <w:tab w:val="left" w:pos="1000"/>
        </w:tabs>
        <w:rPr>
          <w:rFonts w:asciiTheme="minorHAnsi" w:eastAsiaTheme="minorEastAsia" w:hAnsiTheme="minorHAnsi" w:cstheme="minorBidi"/>
          <w:noProof/>
          <w:szCs w:val="22"/>
        </w:rPr>
      </w:pPr>
      <w:hyperlink w:anchor="_Toc447615460" w:history="1">
        <w:r w:rsidR="00BF569F" w:rsidRPr="0051228A">
          <w:rPr>
            <w:rStyle w:val="Hyperlink"/>
            <w:noProof/>
          </w:rPr>
          <w:t>5.2</w:t>
        </w:r>
        <w:r w:rsidR="00BF569F">
          <w:rPr>
            <w:rFonts w:asciiTheme="minorHAnsi" w:eastAsiaTheme="minorEastAsia" w:hAnsiTheme="minorHAnsi" w:cstheme="minorBidi"/>
            <w:noProof/>
            <w:szCs w:val="22"/>
          </w:rPr>
          <w:tab/>
        </w:r>
        <w:r w:rsidR="00BF569F" w:rsidRPr="0051228A">
          <w:rPr>
            <w:rStyle w:val="Hyperlink"/>
            <w:noProof/>
          </w:rPr>
          <w:t>Behavior Model</w:t>
        </w:r>
        <w:r w:rsidR="00BF569F">
          <w:rPr>
            <w:noProof/>
            <w:webHidden/>
          </w:rPr>
          <w:tab/>
        </w:r>
        <w:r w:rsidR="00BF569F">
          <w:rPr>
            <w:noProof/>
            <w:webHidden/>
          </w:rPr>
          <w:fldChar w:fldCharType="begin"/>
        </w:r>
        <w:r w:rsidR="00BF569F">
          <w:rPr>
            <w:noProof/>
            <w:webHidden/>
          </w:rPr>
          <w:instrText xml:space="preserve"> PAGEREF _Toc447615460 \h </w:instrText>
        </w:r>
        <w:r w:rsidR="00BF569F">
          <w:rPr>
            <w:noProof/>
            <w:webHidden/>
          </w:rPr>
        </w:r>
        <w:r w:rsidR="00BF569F">
          <w:rPr>
            <w:noProof/>
            <w:webHidden/>
          </w:rPr>
          <w:fldChar w:fldCharType="separate"/>
        </w:r>
        <w:r>
          <w:rPr>
            <w:noProof/>
            <w:webHidden/>
          </w:rPr>
          <w:t>8</w:t>
        </w:r>
        <w:r w:rsidR="00BF569F">
          <w:rPr>
            <w:noProof/>
            <w:webHidden/>
          </w:rPr>
          <w:fldChar w:fldCharType="end"/>
        </w:r>
      </w:hyperlink>
    </w:p>
    <w:p w:rsidR="00BF569F" w:rsidRDefault="000D4986" w:rsidP="00BF569F">
      <w:pPr>
        <w:pStyle w:val="TOC3"/>
        <w:tabs>
          <w:tab w:val="left" w:pos="1620"/>
        </w:tabs>
        <w:ind w:left="990"/>
        <w:rPr>
          <w:rFonts w:asciiTheme="minorHAnsi" w:eastAsiaTheme="minorEastAsia" w:hAnsiTheme="minorHAnsi" w:cstheme="minorBidi"/>
          <w:noProof/>
          <w:szCs w:val="22"/>
        </w:rPr>
      </w:pPr>
      <w:hyperlink w:anchor="_Toc447615461" w:history="1">
        <w:r w:rsidR="00BF569F" w:rsidRPr="0051228A">
          <w:rPr>
            <w:rStyle w:val="Hyperlink"/>
            <w:noProof/>
          </w:rPr>
          <w:t>5.2.1</w:t>
        </w:r>
        <w:r w:rsidR="00BF569F">
          <w:rPr>
            <w:rFonts w:asciiTheme="minorHAnsi" w:eastAsiaTheme="minorEastAsia" w:hAnsiTheme="minorHAnsi" w:cstheme="minorBidi"/>
            <w:noProof/>
            <w:szCs w:val="22"/>
          </w:rPr>
          <w:tab/>
        </w:r>
        <w:r w:rsidR="00BF569F" w:rsidRPr="0051228A">
          <w:rPr>
            <w:rStyle w:val="Hyperlink"/>
            <w:noProof/>
          </w:rPr>
          <w:t>Action Model</w:t>
        </w:r>
        <w:r w:rsidR="00BF569F">
          <w:rPr>
            <w:noProof/>
            <w:webHidden/>
          </w:rPr>
          <w:tab/>
        </w:r>
        <w:r w:rsidR="00BF569F">
          <w:rPr>
            <w:noProof/>
            <w:webHidden/>
          </w:rPr>
          <w:fldChar w:fldCharType="begin"/>
        </w:r>
        <w:r w:rsidR="00BF569F">
          <w:rPr>
            <w:noProof/>
            <w:webHidden/>
          </w:rPr>
          <w:instrText xml:space="preserve"> PAGEREF _Toc447615461 \h </w:instrText>
        </w:r>
        <w:r w:rsidR="00BF569F">
          <w:rPr>
            <w:noProof/>
            <w:webHidden/>
          </w:rPr>
        </w:r>
        <w:r w:rsidR="00BF569F">
          <w:rPr>
            <w:noProof/>
            <w:webHidden/>
          </w:rPr>
          <w:fldChar w:fldCharType="separate"/>
        </w:r>
        <w:r>
          <w:rPr>
            <w:noProof/>
            <w:webHidden/>
          </w:rPr>
          <w:t>8</w:t>
        </w:r>
        <w:r w:rsidR="00BF569F">
          <w:rPr>
            <w:noProof/>
            <w:webHidden/>
          </w:rPr>
          <w:fldChar w:fldCharType="end"/>
        </w:r>
      </w:hyperlink>
    </w:p>
    <w:p w:rsidR="00BF569F" w:rsidRDefault="000D4986" w:rsidP="00BF569F">
      <w:pPr>
        <w:pStyle w:val="TOC3"/>
        <w:tabs>
          <w:tab w:val="left" w:pos="1620"/>
        </w:tabs>
        <w:ind w:left="990"/>
        <w:rPr>
          <w:rFonts w:asciiTheme="minorHAnsi" w:eastAsiaTheme="minorEastAsia" w:hAnsiTheme="minorHAnsi" w:cstheme="minorBidi"/>
          <w:noProof/>
          <w:szCs w:val="22"/>
        </w:rPr>
      </w:pPr>
      <w:hyperlink w:anchor="_Toc447615462" w:history="1">
        <w:r w:rsidR="00BF569F" w:rsidRPr="0051228A">
          <w:rPr>
            <w:rStyle w:val="Hyperlink"/>
            <w:noProof/>
          </w:rPr>
          <w:t>5.2.2</w:t>
        </w:r>
        <w:r w:rsidR="00BF569F">
          <w:rPr>
            <w:rFonts w:asciiTheme="minorHAnsi" w:eastAsiaTheme="minorEastAsia" w:hAnsiTheme="minorHAnsi" w:cstheme="minorBidi"/>
            <w:noProof/>
            <w:szCs w:val="22"/>
          </w:rPr>
          <w:tab/>
        </w:r>
        <w:r w:rsidR="00BF569F" w:rsidRPr="0051228A">
          <w:rPr>
            <w:rStyle w:val="Hyperlink"/>
            <w:noProof/>
          </w:rPr>
          <w:t>Process Model</w:t>
        </w:r>
        <w:r w:rsidR="00BF569F">
          <w:rPr>
            <w:noProof/>
            <w:webHidden/>
          </w:rPr>
          <w:tab/>
        </w:r>
        <w:r w:rsidR="00BF569F">
          <w:rPr>
            <w:noProof/>
            <w:webHidden/>
          </w:rPr>
          <w:fldChar w:fldCharType="begin"/>
        </w:r>
        <w:r w:rsidR="00BF569F">
          <w:rPr>
            <w:noProof/>
            <w:webHidden/>
          </w:rPr>
          <w:instrText xml:space="preserve"> PAGEREF _Toc447615462 \h </w:instrText>
        </w:r>
        <w:r w:rsidR="00BF569F">
          <w:rPr>
            <w:noProof/>
            <w:webHidden/>
          </w:rPr>
        </w:r>
        <w:r w:rsidR="00BF569F">
          <w:rPr>
            <w:noProof/>
            <w:webHidden/>
          </w:rPr>
          <w:fldChar w:fldCharType="separate"/>
        </w:r>
        <w:r>
          <w:rPr>
            <w:noProof/>
            <w:webHidden/>
          </w:rPr>
          <w:t>9</w:t>
        </w:r>
        <w:r w:rsidR="00BF569F">
          <w:rPr>
            <w:noProof/>
            <w:webHidden/>
          </w:rPr>
          <w:fldChar w:fldCharType="end"/>
        </w:r>
      </w:hyperlink>
    </w:p>
    <w:p w:rsidR="00BF569F" w:rsidRDefault="000D4986" w:rsidP="00BF569F">
      <w:pPr>
        <w:pStyle w:val="TOC4"/>
        <w:tabs>
          <w:tab w:val="left" w:pos="2520"/>
        </w:tabs>
        <w:ind w:left="1620"/>
        <w:rPr>
          <w:rFonts w:asciiTheme="minorHAnsi" w:eastAsiaTheme="minorEastAsia" w:hAnsiTheme="minorHAnsi" w:cstheme="minorBidi"/>
          <w:noProof/>
          <w:szCs w:val="22"/>
        </w:rPr>
      </w:pPr>
      <w:hyperlink w:anchor="_Toc447615463" w:history="1">
        <w:r w:rsidR="00BF569F" w:rsidRPr="0051228A">
          <w:rPr>
            <w:rStyle w:val="Hyperlink"/>
            <w:noProof/>
          </w:rPr>
          <w:t>5.2.2.1</w:t>
        </w:r>
        <w:r w:rsidR="00BF569F">
          <w:rPr>
            <w:rFonts w:asciiTheme="minorHAnsi" w:eastAsiaTheme="minorEastAsia" w:hAnsiTheme="minorHAnsi" w:cstheme="minorBidi"/>
            <w:noProof/>
            <w:szCs w:val="22"/>
          </w:rPr>
          <w:tab/>
        </w:r>
        <w:r w:rsidR="00BF569F" w:rsidRPr="0051228A">
          <w:rPr>
            <w:rStyle w:val="Hyperlink"/>
            <w:noProof/>
          </w:rPr>
          <w:t>Search All Photos Results</w:t>
        </w:r>
        <w:r w:rsidR="00BF569F">
          <w:rPr>
            <w:noProof/>
            <w:webHidden/>
          </w:rPr>
          <w:tab/>
        </w:r>
        <w:r w:rsidR="00BF569F">
          <w:rPr>
            <w:noProof/>
            <w:webHidden/>
          </w:rPr>
          <w:fldChar w:fldCharType="begin"/>
        </w:r>
        <w:r w:rsidR="00BF569F">
          <w:rPr>
            <w:noProof/>
            <w:webHidden/>
          </w:rPr>
          <w:instrText xml:space="preserve"> PAGEREF _Toc447615463 \h </w:instrText>
        </w:r>
        <w:r w:rsidR="00BF569F">
          <w:rPr>
            <w:noProof/>
            <w:webHidden/>
          </w:rPr>
        </w:r>
        <w:r w:rsidR="00BF569F">
          <w:rPr>
            <w:noProof/>
            <w:webHidden/>
          </w:rPr>
          <w:fldChar w:fldCharType="separate"/>
        </w:r>
        <w:r>
          <w:rPr>
            <w:noProof/>
            <w:webHidden/>
          </w:rPr>
          <w:t>9</w:t>
        </w:r>
        <w:r w:rsidR="00BF569F">
          <w:rPr>
            <w:noProof/>
            <w:webHidden/>
          </w:rPr>
          <w:fldChar w:fldCharType="end"/>
        </w:r>
      </w:hyperlink>
    </w:p>
    <w:p w:rsidR="00BF569F" w:rsidRDefault="000D4986" w:rsidP="00BF569F">
      <w:pPr>
        <w:pStyle w:val="TOC5"/>
        <w:tabs>
          <w:tab w:val="left" w:pos="3600"/>
        </w:tabs>
        <w:ind w:left="2520"/>
        <w:rPr>
          <w:rFonts w:asciiTheme="minorHAnsi" w:eastAsiaTheme="minorEastAsia" w:hAnsiTheme="minorHAnsi" w:cstheme="minorBidi"/>
          <w:noProof/>
          <w:szCs w:val="22"/>
        </w:rPr>
      </w:pPr>
      <w:hyperlink w:anchor="_Toc447615464" w:history="1">
        <w:r w:rsidR="00BF569F" w:rsidRPr="0051228A">
          <w:rPr>
            <w:rStyle w:val="Hyperlink"/>
            <w:noProof/>
          </w:rPr>
          <w:t>5.2.2.1.1</w:t>
        </w:r>
        <w:r w:rsidR="00BF569F">
          <w:rPr>
            <w:rFonts w:asciiTheme="minorHAnsi" w:eastAsiaTheme="minorEastAsia" w:hAnsiTheme="minorHAnsi" w:cstheme="minorBidi"/>
            <w:noProof/>
            <w:szCs w:val="22"/>
          </w:rPr>
          <w:tab/>
        </w:r>
        <w:r w:rsidR="00BF569F" w:rsidRPr="0051228A">
          <w:rPr>
            <w:rStyle w:val="Hyperlink"/>
            <w:noProof/>
          </w:rPr>
          <w:t>Primary Flow</w:t>
        </w:r>
        <w:r w:rsidR="00BF569F">
          <w:rPr>
            <w:noProof/>
            <w:webHidden/>
          </w:rPr>
          <w:tab/>
        </w:r>
        <w:r w:rsidR="00BF569F">
          <w:rPr>
            <w:noProof/>
            <w:webHidden/>
          </w:rPr>
          <w:fldChar w:fldCharType="begin"/>
        </w:r>
        <w:r w:rsidR="00BF569F">
          <w:rPr>
            <w:noProof/>
            <w:webHidden/>
          </w:rPr>
          <w:instrText xml:space="preserve"> PAGEREF _Toc447615464 \h </w:instrText>
        </w:r>
        <w:r w:rsidR="00BF569F">
          <w:rPr>
            <w:noProof/>
            <w:webHidden/>
          </w:rPr>
        </w:r>
        <w:r w:rsidR="00BF569F">
          <w:rPr>
            <w:noProof/>
            <w:webHidden/>
          </w:rPr>
          <w:fldChar w:fldCharType="separate"/>
        </w:r>
        <w:r>
          <w:rPr>
            <w:noProof/>
            <w:webHidden/>
          </w:rPr>
          <w:t>9</w:t>
        </w:r>
        <w:r w:rsidR="00BF569F">
          <w:rPr>
            <w:noProof/>
            <w:webHidden/>
          </w:rPr>
          <w:fldChar w:fldCharType="end"/>
        </w:r>
      </w:hyperlink>
    </w:p>
    <w:p w:rsidR="00BF569F" w:rsidRDefault="000D4986" w:rsidP="00BF569F">
      <w:pPr>
        <w:pStyle w:val="TOC5"/>
        <w:tabs>
          <w:tab w:val="left" w:pos="3600"/>
        </w:tabs>
        <w:ind w:left="2520"/>
        <w:rPr>
          <w:rFonts w:asciiTheme="minorHAnsi" w:eastAsiaTheme="minorEastAsia" w:hAnsiTheme="minorHAnsi" w:cstheme="minorBidi"/>
          <w:noProof/>
          <w:szCs w:val="22"/>
        </w:rPr>
      </w:pPr>
      <w:hyperlink w:anchor="_Toc447615465" w:history="1">
        <w:r w:rsidR="00BF569F" w:rsidRPr="0051228A">
          <w:rPr>
            <w:rStyle w:val="Hyperlink"/>
            <w:noProof/>
          </w:rPr>
          <w:t>5.2.2.1.2</w:t>
        </w:r>
        <w:r w:rsidR="00BF569F">
          <w:rPr>
            <w:rFonts w:asciiTheme="minorHAnsi" w:eastAsiaTheme="minorEastAsia" w:hAnsiTheme="minorHAnsi" w:cstheme="minorBidi"/>
            <w:noProof/>
            <w:szCs w:val="22"/>
          </w:rPr>
          <w:tab/>
        </w:r>
        <w:r w:rsidR="00BF569F" w:rsidRPr="0051228A">
          <w:rPr>
            <w:rStyle w:val="Hyperlink"/>
            <w:noProof/>
          </w:rPr>
          <w:t>Alternative Flows</w:t>
        </w:r>
        <w:r w:rsidR="00BF569F">
          <w:rPr>
            <w:noProof/>
            <w:webHidden/>
          </w:rPr>
          <w:tab/>
        </w:r>
        <w:r w:rsidR="00BF569F">
          <w:rPr>
            <w:noProof/>
            <w:webHidden/>
          </w:rPr>
          <w:fldChar w:fldCharType="begin"/>
        </w:r>
        <w:r w:rsidR="00BF569F">
          <w:rPr>
            <w:noProof/>
            <w:webHidden/>
          </w:rPr>
          <w:instrText xml:space="preserve"> PAGEREF _Toc447615465 \h </w:instrText>
        </w:r>
        <w:r w:rsidR="00BF569F">
          <w:rPr>
            <w:noProof/>
            <w:webHidden/>
          </w:rPr>
        </w:r>
        <w:r w:rsidR="00BF569F">
          <w:rPr>
            <w:noProof/>
            <w:webHidden/>
          </w:rPr>
          <w:fldChar w:fldCharType="separate"/>
        </w:r>
        <w:r>
          <w:rPr>
            <w:noProof/>
            <w:webHidden/>
          </w:rPr>
          <w:t>10</w:t>
        </w:r>
        <w:r w:rsidR="00BF569F">
          <w:rPr>
            <w:noProof/>
            <w:webHidden/>
          </w:rPr>
          <w:fldChar w:fldCharType="end"/>
        </w:r>
      </w:hyperlink>
    </w:p>
    <w:p w:rsidR="00BF569F" w:rsidRDefault="000D4986" w:rsidP="00BF569F">
      <w:pPr>
        <w:pStyle w:val="TOC6"/>
        <w:tabs>
          <w:tab w:val="left" w:pos="4860"/>
        </w:tabs>
        <w:ind w:left="3600"/>
        <w:rPr>
          <w:rFonts w:asciiTheme="minorHAnsi" w:eastAsiaTheme="minorEastAsia" w:hAnsiTheme="minorHAnsi" w:cstheme="minorBidi"/>
          <w:noProof/>
          <w:szCs w:val="22"/>
        </w:rPr>
      </w:pPr>
      <w:hyperlink w:anchor="_Toc447615466" w:history="1">
        <w:r w:rsidR="00BF569F" w:rsidRPr="0051228A">
          <w:rPr>
            <w:rStyle w:val="Hyperlink"/>
            <w:noProof/>
          </w:rPr>
          <w:t>5.2.2.1.2.1</w:t>
        </w:r>
        <w:r w:rsidR="00BF569F">
          <w:rPr>
            <w:rFonts w:asciiTheme="minorHAnsi" w:eastAsiaTheme="minorEastAsia" w:hAnsiTheme="minorHAnsi" w:cstheme="minorBidi"/>
            <w:noProof/>
            <w:szCs w:val="22"/>
          </w:rPr>
          <w:tab/>
        </w:r>
        <w:r w:rsidR="00BF569F" w:rsidRPr="0051228A">
          <w:rPr>
            <w:rStyle w:val="Hyperlink"/>
            <w:noProof/>
          </w:rPr>
          <w:t>DOT Secondary Search</w:t>
        </w:r>
        <w:r w:rsidR="00BF569F">
          <w:rPr>
            <w:noProof/>
            <w:webHidden/>
          </w:rPr>
          <w:tab/>
        </w:r>
        <w:r w:rsidR="00BF569F">
          <w:rPr>
            <w:noProof/>
            <w:webHidden/>
          </w:rPr>
          <w:fldChar w:fldCharType="begin"/>
        </w:r>
        <w:r w:rsidR="00BF569F">
          <w:rPr>
            <w:noProof/>
            <w:webHidden/>
          </w:rPr>
          <w:instrText xml:space="preserve"> PAGEREF _Toc447615466 \h </w:instrText>
        </w:r>
        <w:r w:rsidR="00BF569F">
          <w:rPr>
            <w:noProof/>
            <w:webHidden/>
          </w:rPr>
        </w:r>
        <w:r w:rsidR="00BF569F">
          <w:rPr>
            <w:noProof/>
            <w:webHidden/>
          </w:rPr>
          <w:fldChar w:fldCharType="separate"/>
        </w:r>
        <w:r>
          <w:rPr>
            <w:noProof/>
            <w:webHidden/>
          </w:rPr>
          <w:t>10</w:t>
        </w:r>
        <w:r w:rsidR="00BF569F">
          <w:rPr>
            <w:noProof/>
            <w:webHidden/>
          </w:rPr>
          <w:fldChar w:fldCharType="end"/>
        </w:r>
      </w:hyperlink>
    </w:p>
    <w:p w:rsidR="00BF569F" w:rsidRDefault="000D4986" w:rsidP="00BF569F">
      <w:pPr>
        <w:pStyle w:val="TOC6"/>
        <w:tabs>
          <w:tab w:val="left" w:pos="4860"/>
        </w:tabs>
        <w:ind w:left="3600"/>
        <w:rPr>
          <w:rFonts w:asciiTheme="minorHAnsi" w:eastAsiaTheme="minorEastAsia" w:hAnsiTheme="minorHAnsi" w:cstheme="minorBidi"/>
          <w:noProof/>
          <w:szCs w:val="22"/>
        </w:rPr>
      </w:pPr>
      <w:hyperlink w:anchor="_Toc447615467" w:history="1">
        <w:r w:rsidR="00BF569F" w:rsidRPr="0051228A">
          <w:rPr>
            <w:rStyle w:val="Hyperlink"/>
            <w:noProof/>
          </w:rPr>
          <w:t>5.2.2.1.2.2</w:t>
        </w:r>
        <w:r w:rsidR="00BF569F">
          <w:rPr>
            <w:rFonts w:asciiTheme="minorHAnsi" w:eastAsiaTheme="minorEastAsia" w:hAnsiTheme="minorHAnsi" w:cstheme="minorBidi"/>
            <w:noProof/>
            <w:szCs w:val="22"/>
          </w:rPr>
          <w:tab/>
        </w:r>
        <w:r w:rsidR="00BF569F" w:rsidRPr="0051228A">
          <w:rPr>
            <w:rStyle w:val="Hyperlink"/>
            <w:noProof/>
          </w:rPr>
          <w:t>PIN Secondary Search</w:t>
        </w:r>
        <w:r w:rsidR="00BF569F">
          <w:rPr>
            <w:noProof/>
            <w:webHidden/>
          </w:rPr>
          <w:tab/>
        </w:r>
        <w:r w:rsidR="00BF569F">
          <w:rPr>
            <w:noProof/>
            <w:webHidden/>
          </w:rPr>
          <w:fldChar w:fldCharType="begin"/>
        </w:r>
        <w:r w:rsidR="00BF569F">
          <w:rPr>
            <w:noProof/>
            <w:webHidden/>
          </w:rPr>
          <w:instrText xml:space="preserve"> PAGEREF _Toc447615467 \h </w:instrText>
        </w:r>
        <w:r w:rsidR="00BF569F">
          <w:rPr>
            <w:noProof/>
            <w:webHidden/>
          </w:rPr>
        </w:r>
        <w:r w:rsidR="00BF569F">
          <w:rPr>
            <w:noProof/>
            <w:webHidden/>
          </w:rPr>
          <w:fldChar w:fldCharType="separate"/>
        </w:r>
        <w:r>
          <w:rPr>
            <w:noProof/>
            <w:webHidden/>
          </w:rPr>
          <w:t>10</w:t>
        </w:r>
        <w:r w:rsidR="00BF569F">
          <w:rPr>
            <w:noProof/>
            <w:webHidden/>
          </w:rPr>
          <w:fldChar w:fldCharType="end"/>
        </w:r>
      </w:hyperlink>
    </w:p>
    <w:p w:rsidR="00BF569F" w:rsidRDefault="000D4986" w:rsidP="00BF569F">
      <w:pPr>
        <w:pStyle w:val="TOC4"/>
        <w:tabs>
          <w:tab w:val="left" w:pos="2520"/>
        </w:tabs>
        <w:ind w:left="1620"/>
        <w:rPr>
          <w:rFonts w:asciiTheme="minorHAnsi" w:eastAsiaTheme="minorEastAsia" w:hAnsiTheme="minorHAnsi" w:cstheme="minorBidi"/>
          <w:noProof/>
          <w:szCs w:val="22"/>
        </w:rPr>
      </w:pPr>
      <w:hyperlink w:anchor="_Toc447615468" w:history="1">
        <w:r w:rsidR="00BF569F" w:rsidRPr="0051228A">
          <w:rPr>
            <w:rStyle w:val="Hyperlink"/>
            <w:noProof/>
          </w:rPr>
          <w:t>5.2.2.2</w:t>
        </w:r>
        <w:r w:rsidR="00BF569F">
          <w:rPr>
            <w:rFonts w:asciiTheme="minorHAnsi" w:eastAsiaTheme="minorEastAsia" w:hAnsiTheme="minorHAnsi" w:cstheme="minorBidi"/>
            <w:noProof/>
            <w:szCs w:val="22"/>
          </w:rPr>
          <w:tab/>
        </w:r>
        <w:r w:rsidR="00BF569F" w:rsidRPr="0051228A">
          <w:rPr>
            <w:rStyle w:val="Hyperlink"/>
            <w:noProof/>
          </w:rPr>
          <w:t>Search DOT Photos Results</w:t>
        </w:r>
        <w:r w:rsidR="00BF569F">
          <w:rPr>
            <w:noProof/>
            <w:webHidden/>
          </w:rPr>
          <w:tab/>
        </w:r>
        <w:r w:rsidR="00BF569F">
          <w:rPr>
            <w:noProof/>
            <w:webHidden/>
          </w:rPr>
          <w:fldChar w:fldCharType="begin"/>
        </w:r>
        <w:r w:rsidR="00BF569F">
          <w:rPr>
            <w:noProof/>
            <w:webHidden/>
          </w:rPr>
          <w:instrText xml:space="preserve"> PAGEREF _Toc447615468 \h </w:instrText>
        </w:r>
        <w:r w:rsidR="00BF569F">
          <w:rPr>
            <w:noProof/>
            <w:webHidden/>
          </w:rPr>
        </w:r>
        <w:r w:rsidR="00BF569F">
          <w:rPr>
            <w:noProof/>
            <w:webHidden/>
          </w:rPr>
          <w:fldChar w:fldCharType="separate"/>
        </w:r>
        <w:r>
          <w:rPr>
            <w:noProof/>
            <w:webHidden/>
          </w:rPr>
          <w:t>10</w:t>
        </w:r>
        <w:r w:rsidR="00BF569F">
          <w:rPr>
            <w:noProof/>
            <w:webHidden/>
          </w:rPr>
          <w:fldChar w:fldCharType="end"/>
        </w:r>
      </w:hyperlink>
    </w:p>
    <w:p w:rsidR="00BF569F" w:rsidRDefault="000D4986" w:rsidP="00BF569F">
      <w:pPr>
        <w:pStyle w:val="TOC5"/>
        <w:tabs>
          <w:tab w:val="left" w:pos="3600"/>
        </w:tabs>
        <w:ind w:left="2520" w:hanging="10"/>
        <w:rPr>
          <w:rFonts w:asciiTheme="minorHAnsi" w:eastAsiaTheme="minorEastAsia" w:hAnsiTheme="minorHAnsi" w:cstheme="minorBidi"/>
          <w:noProof/>
          <w:szCs w:val="22"/>
        </w:rPr>
      </w:pPr>
      <w:hyperlink w:anchor="_Toc447615469" w:history="1">
        <w:r w:rsidR="00BF569F" w:rsidRPr="0051228A">
          <w:rPr>
            <w:rStyle w:val="Hyperlink"/>
            <w:noProof/>
          </w:rPr>
          <w:t>5.2.2.2.1</w:t>
        </w:r>
        <w:r w:rsidR="00BF569F">
          <w:rPr>
            <w:rFonts w:asciiTheme="minorHAnsi" w:eastAsiaTheme="minorEastAsia" w:hAnsiTheme="minorHAnsi" w:cstheme="minorBidi"/>
            <w:noProof/>
            <w:szCs w:val="22"/>
          </w:rPr>
          <w:tab/>
        </w:r>
        <w:r w:rsidR="00BF569F" w:rsidRPr="0051228A">
          <w:rPr>
            <w:rStyle w:val="Hyperlink"/>
            <w:noProof/>
          </w:rPr>
          <w:t>Primary Flow</w:t>
        </w:r>
        <w:r w:rsidR="00BF569F">
          <w:rPr>
            <w:noProof/>
            <w:webHidden/>
          </w:rPr>
          <w:tab/>
        </w:r>
        <w:r w:rsidR="00BF569F">
          <w:rPr>
            <w:noProof/>
            <w:webHidden/>
          </w:rPr>
          <w:fldChar w:fldCharType="begin"/>
        </w:r>
        <w:r w:rsidR="00BF569F">
          <w:rPr>
            <w:noProof/>
            <w:webHidden/>
          </w:rPr>
          <w:instrText xml:space="preserve"> PAGEREF _Toc447615469 \h </w:instrText>
        </w:r>
        <w:r w:rsidR="00BF569F">
          <w:rPr>
            <w:noProof/>
            <w:webHidden/>
          </w:rPr>
        </w:r>
        <w:r w:rsidR="00BF569F">
          <w:rPr>
            <w:noProof/>
            <w:webHidden/>
          </w:rPr>
          <w:fldChar w:fldCharType="separate"/>
        </w:r>
        <w:r>
          <w:rPr>
            <w:noProof/>
            <w:webHidden/>
          </w:rPr>
          <w:t>10</w:t>
        </w:r>
        <w:r w:rsidR="00BF569F">
          <w:rPr>
            <w:noProof/>
            <w:webHidden/>
          </w:rPr>
          <w:fldChar w:fldCharType="end"/>
        </w:r>
      </w:hyperlink>
    </w:p>
    <w:p w:rsidR="00BF569F" w:rsidRDefault="000D4986" w:rsidP="00BF569F">
      <w:pPr>
        <w:pStyle w:val="TOC4"/>
        <w:tabs>
          <w:tab w:val="left" w:pos="2520"/>
        </w:tabs>
        <w:ind w:left="1620"/>
        <w:rPr>
          <w:rFonts w:asciiTheme="minorHAnsi" w:eastAsiaTheme="minorEastAsia" w:hAnsiTheme="minorHAnsi" w:cstheme="minorBidi"/>
          <w:noProof/>
          <w:szCs w:val="22"/>
        </w:rPr>
      </w:pPr>
      <w:hyperlink w:anchor="_Toc447615470" w:history="1">
        <w:r w:rsidR="00BF569F" w:rsidRPr="0051228A">
          <w:rPr>
            <w:rStyle w:val="Hyperlink"/>
            <w:noProof/>
          </w:rPr>
          <w:t>5.2.2.3</w:t>
        </w:r>
        <w:r w:rsidR="00BF569F">
          <w:rPr>
            <w:rFonts w:asciiTheme="minorHAnsi" w:eastAsiaTheme="minorEastAsia" w:hAnsiTheme="minorHAnsi" w:cstheme="minorBidi"/>
            <w:noProof/>
            <w:szCs w:val="22"/>
          </w:rPr>
          <w:tab/>
        </w:r>
        <w:r w:rsidR="00BF569F" w:rsidRPr="0051228A">
          <w:rPr>
            <w:rStyle w:val="Hyperlink"/>
            <w:noProof/>
          </w:rPr>
          <w:t>Search PIN Photos Results</w:t>
        </w:r>
        <w:r w:rsidR="00BF569F">
          <w:rPr>
            <w:noProof/>
            <w:webHidden/>
          </w:rPr>
          <w:tab/>
        </w:r>
        <w:r w:rsidR="00BF569F">
          <w:rPr>
            <w:noProof/>
            <w:webHidden/>
          </w:rPr>
          <w:fldChar w:fldCharType="begin"/>
        </w:r>
        <w:r w:rsidR="00BF569F">
          <w:rPr>
            <w:noProof/>
            <w:webHidden/>
          </w:rPr>
          <w:instrText xml:space="preserve"> PAGEREF _Toc447615470 \h </w:instrText>
        </w:r>
        <w:r w:rsidR="00BF569F">
          <w:rPr>
            <w:noProof/>
            <w:webHidden/>
          </w:rPr>
        </w:r>
        <w:r w:rsidR="00BF569F">
          <w:rPr>
            <w:noProof/>
            <w:webHidden/>
          </w:rPr>
          <w:fldChar w:fldCharType="separate"/>
        </w:r>
        <w:r>
          <w:rPr>
            <w:noProof/>
            <w:webHidden/>
          </w:rPr>
          <w:t>11</w:t>
        </w:r>
        <w:r w:rsidR="00BF569F">
          <w:rPr>
            <w:noProof/>
            <w:webHidden/>
          </w:rPr>
          <w:fldChar w:fldCharType="end"/>
        </w:r>
      </w:hyperlink>
    </w:p>
    <w:p w:rsidR="00BF569F" w:rsidRDefault="000D4986" w:rsidP="00BF569F">
      <w:pPr>
        <w:pStyle w:val="TOC5"/>
        <w:tabs>
          <w:tab w:val="left" w:pos="3600"/>
        </w:tabs>
        <w:ind w:left="2520"/>
        <w:rPr>
          <w:rFonts w:asciiTheme="minorHAnsi" w:eastAsiaTheme="minorEastAsia" w:hAnsiTheme="minorHAnsi" w:cstheme="minorBidi"/>
          <w:noProof/>
          <w:szCs w:val="22"/>
        </w:rPr>
      </w:pPr>
      <w:hyperlink w:anchor="_Toc447615471" w:history="1">
        <w:r w:rsidR="00BF569F" w:rsidRPr="0051228A">
          <w:rPr>
            <w:rStyle w:val="Hyperlink"/>
            <w:noProof/>
          </w:rPr>
          <w:t>5.2.2.3.1</w:t>
        </w:r>
        <w:r w:rsidR="00BF569F">
          <w:rPr>
            <w:rFonts w:asciiTheme="minorHAnsi" w:eastAsiaTheme="minorEastAsia" w:hAnsiTheme="minorHAnsi" w:cstheme="minorBidi"/>
            <w:noProof/>
            <w:szCs w:val="22"/>
          </w:rPr>
          <w:tab/>
        </w:r>
        <w:r w:rsidR="00BF569F" w:rsidRPr="0051228A">
          <w:rPr>
            <w:rStyle w:val="Hyperlink"/>
            <w:noProof/>
          </w:rPr>
          <w:t>Primary Flow</w:t>
        </w:r>
        <w:r w:rsidR="00BF569F">
          <w:rPr>
            <w:noProof/>
            <w:webHidden/>
          </w:rPr>
          <w:tab/>
        </w:r>
        <w:r w:rsidR="00BF569F">
          <w:rPr>
            <w:noProof/>
            <w:webHidden/>
          </w:rPr>
          <w:fldChar w:fldCharType="begin"/>
        </w:r>
        <w:r w:rsidR="00BF569F">
          <w:rPr>
            <w:noProof/>
            <w:webHidden/>
          </w:rPr>
          <w:instrText xml:space="preserve"> PAGEREF _Toc447615471 \h </w:instrText>
        </w:r>
        <w:r w:rsidR="00BF569F">
          <w:rPr>
            <w:noProof/>
            <w:webHidden/>
          </w:rPr>
        </w:r>
        <w:r w:rsidR="00BF569F">
          <w:rPr>
            <w:noProof/>
            <w:webHidden/>
          </w:rPr>
          <w:fldChar w:fldCharType="separate"/>
        </w:r>
        <w:r>
          <w:rPr>
            <w:noProof/>
            <w:webHidden/>
          </w:rPr>
          <w:t>11</w:t>
        </w:r>
        <w:r w:rsidR="00BF569F">
          <w:rPr>
            <w:noProof/>
            <w:webHidden/>
          </w:rPr>
          <w:fldChar w:fldCharType="end"/>
        </w:r>
      </w:hyperlink>
    </w:p>
    <w:p w:rsidR="00BF569F" w:rsidRDefault="000D4986" w:rsidP="00BF569F">
      <w:pPr>
        <w:pStyle w:val="TOC1"/>
        <w:rPr>
          <w:rFonts w:asciiTheme="minorHAnsi" w:eastAsiaTheme="minorEastAsia" w:hAnsiTheme="minorHAnsi" w:cstheme="minorBidi"/>
          <w:noProof/>
          <w:szCs w:val="22"/>
        </w:rPr>
      </w:pPr>
      <w:hyperlink w:anchor="_Toc447615472" w:history="1">
        <w:r w:rsidR="00BF569F" w:rsidRPr="00BF569F">
          <w:rPr>
            <w:rStyle w:val="Hyperlink"/>
            <w:noProof/>
            <w:lang w:val="x-none" w:eastAsia="x-none" w:bidi="en-US"/>
          </w:rPr>
          <w:t xml:space="preserve">Appendix </w:t>
        </w:r>
        <w:r w:rsidR="00BF569F" w:rsidRPr="00BF569F">
          <w:rPr>
            <w:rStyle w:val="Hyperlink"/>
            <w:noProof/>
            <w:lang w:eastAsia="x-none" w:bidi="en-US"/>
          </w:rPr>
          <w:t>A</w:t>
        </w:r>
        <w:r w:rsidR="00BF569F" w:rsidRPr="00BF569F">
          <w:rPr>
            <w:rStyle w:val="Hyperlink"/>
            <w:noProof/>
            <w:lang w:val="x-none" w:eastAsia="x-none" w:bidi="en-US"/>
          </w:rPr>
          <w:t>—Document History</w:t>
        </w:r>
        <w:r w:rsidR="00BF569F">
          <w:rPr>
            <w:noProof/>
            <w:webHidden/>
          </w:rPr>
          <w:tab/>
        </w:r>
        <w:r w:rsidR="00BF569F">
          <w:rPr>
            <w:noProof/>
            <w:webHidden/>
          </w:rPr>
          <w:fldChar w:fldCharType="begin"/>
        </w:r>
        <w:r w:rsidR="00BF569F">
          <w:rPr>
            <w:noProof/>
            <w:webHidden/>
          </w:rPr>
          <w:instrText xml:space="preserve"> PAGEREF _Toc447615472 \h </w:instrText>
        </w:r>
        <w:r w:rsidR="00BF569F">
          <w:rPr>
            <w:noProof/>
            <w:webHidden/>
          </w:rPr>
        </w:r>
        <w:r w:rsidR="00BF569F">
          <w:rPr>
            <w:noProof/>
            <w:webHidden/>
          </w:rPr>
          <w:fldChar w:fldCharType="separate"/>
        </w:r>
        <w:r>
          <w:rPr>
            <w:noProof/>
            <w:webHidden/>
          </w:rPr>
          <w:t>12</w:t>
        </w:r>
        <w:r w:rsidR="00BF569F">
          <w:rPr>
            <w:noProof/>
            <w:webHidden/>
          </w:rPr>
          <w:fldChar w:fldCharType="end"/>
        </w:r>
      </w:hyperlink>
    </w:p>
    <w:p w:rsidR="00F515DB" w:rsidRPr="00C601F9" w:rsidRDefault="00BF569F" w:rsidP="00BF569F">
      <w:pPr>
        <w:spacing w:line="360" w:lineRule="auto"/>
        <w:sectPr w:rsidR="00F515DB" w:rsidRPr="00C601F9" w:rsidSect="003B1A6C">
          <w:headerReference w:type="default" r:id="rId12"/>
          <w:footerReference w:type="default" r:id="rId13"/>
          <w:pgSz w:w="12240" w:h="15840" w:code="1"/>
          <w:pgMar w:top="1440" w:right="1440" w:bottom="1440" w:left="1440" w:header="720" w:footer="720" w:gutter="0"/>
          <w:pgNumType w:fmt="lowerRoman" w:start="1"/>
          <w:cols w:space="720"/>
          <w:docGrid w:linePitch="272"/>
        </w:sectPr>
      </w:pPr>
      <w:r>
        <w:rPr>
          <w:sz w:val="22"/>
          <w:szCs w:val="22"/>
        </w:rPr>
        <w:fldChar w:fldCharType="end"/>
      </w:r>
    </w:p>
    <w:p w:rsidR="007E4AE4" w:rsidRPr="00C601F9" w:rsidRDefault="007E4AE4" w:rsidP="000B34AD">
      <w:pPr>
        <w:pStyle w:val="Heading1"/>
        <w:keepNext/>
        <w:numPr>
          <w:ilvl w:val="0"/>
          <w:numId w:val="2"/>
        </w:numPr>
      </w:pPr>
      <w:bookmarkStart w:id="3" w:name="_Toc119917654"/>
      <w:bookmarkStart w:id="4" w:name="_Toc243971950"/>
      <w:bookmarkStart w:id="5" w:name="_Toc312916965"/>
      <w:bookmarkStart w:id="6" w:name="_Toc312916977"/>
      <w:bookmarkStart w:id="7" w:name="_Toc447267850"/>
      <w:bookmarkStart w:id="8" w:name="_Toc447615433"/>
      <w:bookmarkStart w:id="9" w:name="_Toc243977085"/>
      <w:bookmarkStart w:id="10" w:name="_Toc312849610"/>
      <w:bookmarkStart w:id="11" w:name="_Toc312850605"/>
      <w:bookmarkStart w:id="12" w:name="_Toc312850632"/>
      <w:r w:rsidRPr="00C601F9">
        <w:lastRenderedPageBreak/>
        <w:t>Introduction</w:t>
      </w:r>
      <w:bookmarkEnd w:id="3"/>
      <w:bookmarkEnd w:id="4"/>
      <w:bookmarkEnd w:id="5"/>
      <w:bookmarkEnd w:id="6"/>
      <w:bookmarkEnd w:id="7"/>
      <w:bookmarkEnd w:id="8"/>
    </w:p>
    <w:p w:rsidR="0081553A" w:rsidRPr="00C601F9" w:rsidRDefault="0081553A" w:rsidP="000B34AD">
      <w:pPr>
        <w:spacing w:line="240" w:lineRule="auto"/>
      </w:pPr>
    </w:p>
    <w:p w:rsidR="002B6427" w:rsidRPr="00C601F9" w:rsidRDefault="002B6427" w:rsidP="000B34AD">
      <w:pPr>
        <w:spacing w:line="240" w:lineRule="auto"/>
      </w:pPr>
      <w:r w:rsidRPr="00C601F9">
        <w:t xml:space="preserve">In the context of the GRA and Service-Oriented Architecture </w:t>
      </w:r>
      <w:r w:rsidRPr="00C601F9">
        <w:rPr>
          <w:b/>
          <w:smallCaps/>
          <w:color w:val="1F497D"/>
        </w:rPr>
        <w:t>[</w:t>
      </w:r>
      <w:proofErr w:type="spellStart"/>
      <w:r w:rsidRPr="00C601F9">
        <w:rPr>
          <w:b/>
          <w:smallCaps/>
          <w:color w:val="1F497D"/>
        </w:rPr>
        <w:t>soa</w:t>
      </w:r>
      <w:proofErr w:type="spellEnd"/>
      <w:r w:rsidRPr="00C601F9">
        <w:rPr>
          <w:b/>
          <w:smallCaps/>
          <w:color w:val="1F497D"/>
        </w:rPr>
        <w:t>]</w:t>
      </w:r>
      <w:r w:rsidRPr="00C601F9">
        <w:t xml:space="preserve"> in general, a service is the means by which one partner gains access to one or more capabilities offered by another partner.  Capabilities generate real-world effects that can be as simple as sharing information or can involve performing a function as part of a complex process or changing the state of other related processes.  Government organizations have numerous capabilities and a multitude of partner organizations, both inside and outside of their traditional communities.  There are significant benefits for these organizations to share information and have access to each other's capabilities.  Achieving interoperability among these organizations requires alignment of business and technical requirements and capabilities.  In addition, it is critical to have a consistent way of specifying these requirements and capabilities and sharing them across organizational boundaries.  The GRA was developed to facilitate interoperability and to assist in meeting other key requirements common in a complex government information sharing environment.  In order to achieve interoperability, a consistent approach must be defined to identify, describe, and package services and their interactions in many different technical environments, across multiple government lines of business, at all levels of government, and with partner organizations. </w:t>
      </w:r>
    </w:p>
    <w:p w:rsidR="002B6427" w:rsidRPr="00C601F9" w:rsidRDefault="002B6427" w:rsidP="000B34AD">
      <w:pPr>
        <w:spacing w:line="240" w:lineRule="auto"/>
      </w:pPr>
    </w:p>
    <w:p w:rsidR="002B6427" w:rsidRPr="00C601F9" w:rsidRDefault="002B6427" w:rsidP="000B34AD">
      <w:pPr>
        <w:spacing w:line="240" w:lineRule="auto"/>
      </w:pPr>
      <w:r w:rsidRPr="00C601F9">
        <w:t>The GRA defines a service interface</w:t>
      </w:r>
      <w:r w:rsidRPr="00C601F9">
        <w:rPr>
          <w:rStyle w:val="Term"/>
          <w:color w:val="000080"/>
          <w:szCs w:val="24"/>
        </w:rPr>
        <w:t xml:space="preserve"> </w:t>
      </w:r>
      <w:r w:rsidRPr="00C601F9">
        <w:t xml:space="preserve">as “the means for interacting with a service.”  It includes specific protocols, commands, and information exchange by which actions are initiated on the service.  A service interface is what a system designer or implementer (programmer) uses to design or build executable software that interacts with the service.  That is, the service interface represents the “how” of the interaction.  Since the service interface is the physical manifestation of the service, best practices call for service interfaces </w:t>
      </w:r>
      <w:r w:rsidR="00E45073">
        <w:t>that</w:t>
      </w:r>
      <w:r w:rsidRPr="00C601F9">
        <w:t xml:space="preserve"> can be described in an open-standard, machine-referenceable format (that is, a format </w:t>
      </w:r>
      <w:r w:rsidR="00E45073">
        <w:t>that</w:t>
      </w:r>
      <w:r w:rsidRPr="00C601F9">
        <w:t xml:space="preserve"> could be automatically processed by a computer).</w:t>
      </w:r>
    </w:p>
    <w:p w:rsidR="002B6427" w:rsidRPr="00C601F9" w:rsidRDefault="002B6427" w:rsidP="000B34AD">
      <w:pPr>
        <w:spacing w:line="240" w:lineRule="auto"/>
      </w:pPr>
    </w:p>
    <w:p w:rsidR="002B6427" w:rsidRPr="00C601F9" w:rsidRDefault="002B6427" w:rsidP="000B34AD">
      <w:pPr>
        <w:spacing w:line="240" w:lineRule="auto"/>
      </w:pPr>
      <w:r w:rsidRPr="00C601F9">
        <w:t xml:space="preserve">A Service Specification is a formal document describing the capabilities made available through the service; the service model that defines the semantics of the service by representing its behavioral model, information model, and interactions; the policies that constrain the use of the service; and the service interfaces </w:t>
      </w:r>
      <w:r w:rsidR="00E45073">
        <w:t>that</w:t>
      </w:r>
      <w:r w:rsidRPr="00C601F9">
        <w:t xml:space="preserve"> provide a means to interacting with the service.  A Service Specification is analogous to the software documentation of an Application Programming Interface </w:t>
      </w:r>
      <w:r w:rsidRPr="00C601F9">
        <w:rPr>
          <w:b/>
          <w:smallCaps/>
          <w:color w:val="1F497D"/>
        </w:rPr>
        <w:t>[</w:t>
      </w:r>
      <w:proofErr w:type="spellStart"/>
      <w:r w:rsidRPr="00C601F9">
        <w:rPr>
          <w:b/>
          <w:smallCaps/>
          <w:color w:val="1F497D"/>
        </w:rPr>
        <w:t>api</w:t>
      </w:r>
      <w:proofErr w:type="spellEnd"/>
      <w:r w:rsidRPr="00C601F9">
        <w:rPr>
          <w:b/>
          <w:smallCaps/>
          <w:color w:val="1F497D"/>
        </w:rPr>
        <w:t>]</w:t>
      </w:r>
      <w:r w:rsidRPr="00C601F9">
        <w:t xml:space="preserve">.  It provides stakeholders with an understanding of the structure of the service and the rules applicable to its implementation.  It gives service consumers the information necessary for consuming a particular service and service providers the information necessary for implementing the service in a consistent and interoperable way. </w:t>
      </w:r>
    </w:p>
    <w:p w:rsidR="002B6427" w:rsidRPr="00C601F9" w:rsidRDefault="002B6427" w:rsidP="000B34AD">
      <w:pPr>
        <w:spacing w:line="240" w:lineRule="auto"/>
      </w:pPr>
    </w:p>
    <w:p w:rsidR="002B6427" w:rsidRDefault="002B6427" w:rsidP="000B34AD">
      <w:pPr>
        <w:spacing w:line="240" w:lineRule="auto"/>
      </w:pPr>
      <w:r w:rsidRPr="00C601F9">
        <w:t xml:space="preserve">The main components of a Service Specification are the Service Description, one or more Service Interface Descriptions, and the schemas and samples used to implement and test the service. </w:t>
      </w:r>
    </w:p>
    <w:p w:rsidR="001326AD" w:rsidRPr="00C601F9" w:rsidRDefault="001326AD" w:rsidP="000B34AD">
      <w:pPr>
        <w:spacing w:line="240" w:lineRule="auto"/>
      </w:pPr>
    </w:p>
    <w:p w:rsidR="007E4AE4" w:rsidRPr="00C601F9" w:rsidRDefault="002B6427" w:rsidP="000B34AD">
      <w:pPr>
        <w:widowControl/>
        <w:spacing w:line="240" w:lineRule="auto"/>
      </w:pPr>
      <w:r w:rsidRPr="00C601F9">
        <w:lastRenderedPageBreak/>
        <w:t xml:space="preserve">A Service Description contains information about all aspects of the service </w:t>
      </w:r>
      <w:r w:rsidR="00E45073">
        <w:t>that</w:t>
      </w:r>
      <w:r w:rsidRPr="00C601F9">
        <w:t xml:space="preserve"> are not directly tied to the physical implementation of the service; in other words, the service interface.  A Service Interface Description is a description of the physical implementation; specifically, the service interface used in a specific implementation of the service.  Since a service can leverage multiple Service Interfaces, the Service Specification might contain more than one Service Interface Description</w:t>
      </w:r>
      <w:r w:rsidR="0081553A" w:rsidRPr="00C601F9">
        <w:t>.</w:t>
      </w:r>
    </w:p>
    <w:p w:rsidR="0081553A" w:rsidRPr="00C601F9" w:rsidRDefault="0081553A" w:rsidP="000B34AD">
      <w:pPr>
        <w:spacing w:line="240" w:lineRule="auto"/>
      </w:pPr>
    </w:p>
    <w:p w:rsidR="0081553A" w:rsidRPr="00C601F9" w:rsidRDefault="0081553A" w:rsidP="000B34AD">
      <w:pPr>
        <w:pStyle w:val="Heading1"/>
      </w:pPr>
      <w:bookmarkStart w:id="13" w:name="_Toc309561649"/>
      <w:bookmarkStart w:id="14" w:name="_Toc447267851"/>
      <w:bookmarkStart w:id="15" w:name="_Toc447615434"/>
      <w:bookmarkStart w:id="16" w:name="_Toc81198905"/>
      <w:bookmarkStart w:id="17" w:name="_Toc81214724"/>
      <w:bookmarkStart w:id="18" w:name="_Toc119917655"/>
      <w:r w:rsidRPr="00C601F9">
        <w:t>Service Overview</w:t>
      </w:r>
      <w:bookmarkEnd w:id="13"/>
      <w:bookmarkEnd w:id="14"/>
      <w:bookmarkEnd w:id="15"/>
    </w:p>
    <w:p w:rsidR="00E7267C" w:rsidRDefault="00E7267C" w:rsidP="000B34AD">
      <w:pPr>
        <w:spacing w:line="240" w:lineRule="auto"/>
        <w:rPr>
          <w:szCs w:val="24"/>
        </w:rPr>
      </w:pPr>
    </w:p>
    <w:p w:rsidR="00EA443B" w:rsidRPr="00EA443B" w:rsidRDefault="00EA443B" w:rsidP="00EA443B">
      <w:pPr>
        <w:spacing w:line="240" w:lineRule="auto"/>
        <w:rPr>
          <w:szCs w:val="24"/>
        </w:rPr>
      </w:pPr>
      <w:r w:rsidRPr="00EA443B">
        <w:rPr>
          <w:szCs w:val="24"/>
        </w:rPr>
        <w:t>The Person Photo Search Results Service provides photos and demographic data from a Photo Imaging Network (PIN) and DOT photo systems.</w:t>
      </w:r>
    </w:p>
    <w:p w:rsidR="00EA443B" w:rsidRPr="00EA443B" w:rsidRDefault="00EA443B" w:rsidP="000B34AD">
      <w:pPr>
        <w:spacing w:line="240" w:lineRule="auto"/>
        <w:rPr>
          <w:szCs w:val="24"/>
        </w:rPr>
      </w:pPr>
    </w:p>
    <w:p w:rsidR="0081553A" w:rsidRPr="00C601F9" w:rsidRDefault="0081553A" w:rsidP="000B34AD">
      <w:pPr>
        <w:pStyle w:val="Heading2"/>
      </w:pPr>
      <w:bookmarkStart w:id="19" w:name="_Toc309561650"/>
      <w:bookmarkStart w:id="20" w:name="_Toc447267852"/>
      <w:bookmarkStart w:id="21" w:name="_Toc447615435"/>
      <w:r w:rsidRPr="00C601F9">
        <w:t>Purpose</w:t>
      </w:r>
      <w:bookmarkEnd w:id="19"/>
      <w:bookmarkEnd w:id="20"/>
      <w:bookmarkEnd w:id="21"/>
    </w:p>
    <w:p w:rsidR="00E7267C" w:rsidRPr="00C601F9" w:rsidRDefault="00E7267C" w:rsidP="000B34AD">
      <w:pPr>
        <w:spacing w:line="240" w:lineRule="auto"/>
      </w:pPr>
    </w:p>
    <w:p w:rsidR="00EA443B" w:rsidRPr="00EA443B" w:rsidRDefault="00EA443B" w:rsidP="00EA443B">
      <w:pPr>
        <w:spacing w:line="240" w:lineRule="auto"/>
      </w:pPr>
      <w:r w:rsidRPr="00EA443B">
        <w:t xml:space="preserve">To provide photos and demographic data from the PIN and DOT photo systems matching the search request criteria. </w:t>
      </w:r>
    </w:p>
    <w:p w:rsidR="00BB0D7F" w:rsidRPr="00C601F9" w:rsidRDefault="00BB0D7F" w:rsidP="000B34AD">
      <w:pPr>
        <w:spacing w:line="240" w:lineRule="auto"/>
        <w:rPr>
          <w:i/>
          <w:color w:val="1F497D"/>
          <w:szCs w:val="24"/>
        </w:rPr>
      </w:pPr>
    </w:p>
    <w:p w:rsidR="0081553A" w:rsidRPr="00C601F9" w:rsidRDefault="0081553A" w:rsidP="000B34AD">
      <w:pPr>
        <w:pStyle w:val="Heading2"/>
      </w:pPr>
      <w:bookmarkStart w:id="22" w:name="_Toc309561651"/>
      <w:bookmarkStart w:id="23" w:name="_Toc447267853"/>
      <w:bookmarkStart w:id="24" w:name="_Toc447615436"/>
      <w:r w:rsidRPr="00C601F9">
        <w:t>Scope</w:t>
      </w:r>
      <w:bookmarkEnd w:id="22"/>
      <w:bookmarkEnd w:id="23"/>
      <w:bookmarkEnd w:id="24"/>
    </w:p>
    <w:p w:rsidR="00414114" w:rsidRPr="00C601F9" w:rsidRDefault="00414114" w:rsidP="000B34AD">
      <w:pPr>
        <w:spacing w:line="240" w:lineRule="auto"/>
      </w:pPr>
    </w:p>
    <w:p w:rsidR="00EA443B" w:rsidRDefault="00EA443B" w:rsidP="00EA443B">
      <w:pPr>
        <w:spacing w:line="240" w:lineRule="auto"/>
      </w:pPr>
      <w:r w:rsidRPr="00EA443B">
        <w:t>The Person Photo Search Results Service was designed with the following constraints:</w:t>
      </w:r>
    </w:p>
    <w:p w:rsidR="00EA443B" w:rsidRPr="00EA443B" w:rsidRDefault="00EA443B" w:rsidP="00EA443B">
      <w:pPr>
        <w:spacing w:line="240" w:lineRule="auto"/>
      </w:pPr>
    </w:p>
    <w:p w:rsidR="00EA443B" w:rsidRPr="00EA443B" w:rsidRDefault="00EA443B" w:rsidP="00EA443B">
      <w:pPr>
        <w:numPr>
          <w:ilvl w:val="0"/>
          <w:numId w:val="15"/>
        </w:numPr>
        <w:spacing w:line="240" w:lineRule="auto"/>
        <w:ind w:left="1080"/>
      </w:pPr>
      <w:r w:rsidRPr="00EA443B">
        <w:t>Only the most recent photo per individual is returned.</w:t>
      </w:r>
    </w:p>
    <w:p w:rsidR="00EA443B" w:rsidRPr="00EA443B" w:rsidRDefault="00EA443B" w:rsidP="00EA443B">
      <w:pPr>
        <w:numPr>
          <w:ilvl w:val="0"/>
          <w:numId w:val="15"/>
        </w:numPr>
        <w:spacing w:line="240" w:lineRule="auto"/>
        <w:ind w:left="1080"/>
      </w:pPr>
      <w:r w:rsidRPr="00EA443B">
        <w:t>A limit of five records is returned per system (DOT, PIN)</w:t>
      </w:r>
      <w:r w:rsidR="006608B9">
        <w:t>.</w:t>
      </w:r>
    </w:p>
    <w:p w:rsidR="00EA443B" w:rsidRPr="00EA443B" w:rsidRDefault="00EA443B" w:rsidP="00EA443B">
      <w:pPr>
        <w:numPr>
          <w:ilvl w:val="0"/>
          <w:numId w:val="15"/>
        </w:numPr>
        <w:spacing w:line="240" w:lineRule="auto"/>
        <w:ind w:left="1080"/>
      </w:pPr>
      <w:r w:rsidRPr="00EA443B">
        <w:t>The service does not provide any indication if the responding system has more than five records matching the criteria.</w:t>
      </w:r>
    </w:p>
    <w:p w:rsidR="00414114" w:rsidRPr="00C601F9" w:rsidRDefault="00414114" w:rsidP="000B34AD">
      <w:pPr>
        <w:spacing w:line="240" w:lineRule="auto"/>
        <w:rPr>
          <w:i/>
          <w:color w:val="1F497D"/>
          <w:szCs w:val="24"/>
        </w:rPr>
      </w:pPr>
    </w:p>
    <w:p w:rsidR="0081553A" w:rsidRDefault="0081553A" w:rsidP="000B34AD">
      <w:pPr>
        <w:pStyle w:val="Heading2"/>
      </w:pPr>
      <w:bookmarkStart w:id="25" w:name="_Toc309561652"/>
      <w:bookmarkStart w:id="26" w:name="_Toc447267854"/>
      <w:bookmarkStart w:id="27" w:name="_Toc447615437"/>
      <w:r w:rsidRPr="00C601F9">
        <w:t>Capabilities</w:t>
      </w:r>
      <w:bookmarkEnd w:id="25"/>
      <w:bookmarkEnd w:id="26"/>
      <w:bookmarkEnd w:id="27"/>
    </w:p>
    <w:p w:rsidR="000C02F4" w:rsidRPr="000C02F4" w:rsidRDefault="000C02F4" w:rsidP="000B34AD">
      <w:pPr>
        <w:spacing w:line="240" w:lineRule="auto"/>
      </w:pPr>
    </w:p>
    <w:p w:rsidR="00EA443B" w:rsidRDefault="00EA443B" w:rsidP="00EA443B">
      <w:pPr>
        <w:numPr>
          <w:ilvl w:val="0"/>
          <w:numId w:val="16"/>
        </w:numPr>
        <w:spacing w:line="240" w:lineRule="auto"/>
        <w:ind w:left="1080"/>
      </w:pPr>
      <w:r w:rsidRPr="00EA443B">
        <w:t>Provide PIN and DOT photos and data (SearchAllPhotosResults).</w:t>
      </w:r>
    </w:p>
    <w:p w:rsidR="00EA443B" w:rsidRPr="00EA443B" w:rsidRDefault="00EA443B" w:rsidP="00EA443B">
      <w:pPr>
        <w:spacing w:line="240" w:lineRule="auto"/>
        <w:ind w:left="1080"/>
      </w:pPr>
    </w:p>
    <w:p w:rsidR="00EA443B" w:rsidRDefault="00EA443B" w:rsidP="00EA443B">
      <w:pPr>
        <w:numPr>
          <w:ilvl w:val="0"/>
          <w:numId w:val="16"/>
        </w:numPr>
        <w:spacing w:line="240" w:lineRule="auto"/>
        <w:ind w:left="1080"/>
      </w:pPr>
      <w:r w:rsidRPr="00EA443B">
        <w:t>Provide PIN photos and data (SearchPINPhotosResults).</w:t>
      </w:r>
    </w:p>
    <w:p w:rsidR="00EA443B" w:rsidRPr="00EA443B" w:rsidRDefault="00EA443B" w:rsidP="00EA443B">
      <w:pPr>
        <w:spacing w:line="240" w:lineRule="auto"/>
        <w:ind w:left="1080"/>
      </w:pPr>
    </w:p>
    <w:p w:rsidR="00EA443B" w:rsidRPr="00EA443B" w:rsidRDefault="00EA443B" w:rsidP="00EA443B">
      <w:pPr>
        <w:numPr>
          <w:ilvl w:val="0"/>
          <w:numId w:val="16"/>
        </w:numPr>
        <w:spacing w:line="240" w:lineRule="auto"/>
        <w:ind w:left="1080"/>
      </w:pPr>
      <w:r w:rsidRPr="00EA443B">
        <w:t>Provide DOT photos and data (SearchDOTPhotosResults).</w:t>
      </w:r>
    </w:p>
    <w:p w:rsidR="006610EE" w:rsidRPr="00C601F9" w:rsidRDefault="006610EE" w:rsidP="000B34AD">
      <w:pPr>
        <w:spacing w:line="240" w:lineRule="auto"/>
      </w:pPr>
    </w:p>
    <w:p w:rsidR="0081553A" w:rsidRDefault="0081553A" w:rsidP="000B34AD">
      <w:pPr>
        <w:pStyle w:val="Heading2"/>
      </w:pPr>
      <w:bookmarkStart w:id="28" w:name="_Toc309561653"/>
      <w:bookmarkStart w:id="29" w:name="_Toc447267855"/>
      <w:bookmarkStart w:id="30" w:name="_Toc447615438"/>
      <w:r w:rsidRPr="00C601F9">
        <w:t>Real-World Effects</w:t>
      </w:r>
      <w:bookmarkEnd w:id="28"/>
      <w:bookmarkEnd w:id="29"/>
      <w:bookmarkEnd w:id="30"/>
    </w:p>
    <w:p w:rsidR="000959AE" w:rsidRPr="000959AE" w:rsidRDefault="000959AE" w:rsidP="000B34AD">
      <w:pPr>
        <w:spacing w:line="240" w:lineRule="auto"/>
      </w:pPr>
    </w:p>
    <w:p w:rsidR="00EA443B" w:rsidRPr="00EA443B" w:rsidRDefault="00EA443B" w:rsidP="00EA443B">
      <w:pPr>
        <w:spacing w:line="240" w:lineRule="auto"/>
      </w:pPr>
      <w:r w:rsidRPr="00EA443B">
        <w:t>Law enforcement officials can use this service to verify the identity of a subject.</w:t>
      </w:r>
    </w:p>
    <w:p w:rsidR="00D82CDE" w:rsidRPr="00170735" w:rsidRDefault="00D82CDE" w:rsidP="000B34AD">
      <w:pPr>
        <w:spacing w:line="240" w:lineRule="auto"/>
      </w:pPr>
    </w:p>
    <w:p w:rsidR="006C4EB8" w:rsidRDefault="006C4EB8" w:rsidP="000B34AD">
      <w:pPr>
        <w:pStyle w:val="Heading2"/>
      </w:pPr>
      <w:bookmarkStart w:id="31" w:name="_Toc447267856"/>
      <w:bookmarkStart w:id="32" w:name="_Toc447615439"/>
      <w:r>
        <w:t>Summary</w:t>
      </w:r>
      <w:bookmarkEnd w:id="31"/>
      <w:bookmarkEnd w:id="32"/>
    </w:p>
    <w:p w:rsidR="000B34AD" w:rsidRDefault="000B34AD" w:rsidP="000B34AD">
      <w:pPr>
        <w:spacing w:line="240" w:lineRule="auto"/>
      </w:pPr>
    </w:p>
    <w:p w:rsidR="00EA443B" w:rsidRPr="00EA443B" w:rsidRDefault="00EA443B" w:rsidP="00EA443B">
      <w:pPr>
        <w:spacing w:line="240" w:lineRule="auto"/>
      </w:pPr>
      <w:r w:rsidRPr="00EA443B">
        <w:t>The Person Photo Search Results Service provides photos and demographic data from PIN and DOT photo systems matching the search request criteria.</w:t>
      </w:r>
    </w:p>
    <w:p w:rsidR="006C4EB8" w:rsidRDefault="006C4EB8" w:rsidP="000B34AD">
      <w:pPr>
        <w:spacing w:line="240" w:lineRule="auto"/>
      </w:pPr>
    </w:p>
    <w:p w:rsidR="006C4EB8" w:rsidRPr="006C4EB8" w:rsidRDefault="006C4EB8" w:rsidP="00EA443B">
      <w:pPr>
        <w:pStyle w:val="Heading2"/>
        <w:keepNext/>
      </w:pPr>
      <w:bookmarkStart w:id="33" w:name="_Toc447267857"/>
      <w:bookmarkStart w:id="34" w:name="_Toc447615440"/>
      <w:r>
        <w:lastRenderedPageBreak/>
        <w:t>Description</w:t>
      </w:r>
      <w:bookmarkEnd w:id="33"/>
      <w:bookmarkEnd w:id="34"/>
    </w:p>
    <w:p w:rsidR="006C4EB8" w:rsidRDefault="006C4EB8" w:rsidP="000B34AD">
      <w:pPr>
        <w:spacing w:line="240" w:lineRule="auto"/>
        <w:rPr>
          <w:i/>
          <w:color w:val="1F497D"/>
          <w:szCs w:val="24"/>
        </w:rPr>
      </w:pPr>
    </w:p>
    <w:p w:rsidR="00EA443B" w:rsidRPr="00EA443B" w:rsidRDefault="00EA443B" w:rsidP="00EA443B">
      <w:pPr>
        <w:spacing w:line="240" w:lineRule="auto"/>
      </w:pPr>
      <w:r w:rsidRPr="00EA443B">
        <w:t>The Person Photo Search Results Service provides photos and demographic data from a Photo Imaging Network (PIN) and DOT photo systems. The service provides the most recent photo of up to five individuals from each system (DOT and PIN).  Along with the photo, the service will provide demographic and other relevant data from the systems searched.</w:t>
      </w:r>
    </w:p>
    <w:p w:rsidR="003A0D50" w:rsidRPr="00C601F9" w:rsidRDefault="003A0D50" w:rsidP="000B34AD">
      <w:pPr>
        <w:spacing w:line="240" w:lineRule="auto"/>
        <w:rPr>
          <w:i/>
          <w:color w:val="1F497D"/>
          <w:szCs w:val="24"/>
        </w:rPr>
      </w:pPr>
    </w:p>
    <w:p w:rsidR="00B1386A" w:rsidRDefault="0081553A" w:rsidP="000B34AD">
      <w:pPr>
        <w:pStyle w:val="Heading2"/>
      </w:pPr>
      <w:bookmarkStart w:id="35" w:name="_Toc309561656"/>
      <w:bookmarkStart w:id="36" w:name="_Toc447267858"/>
      <w:bookmarkStart w:id="37" w:name="_Toc447615441"/>
      <w:r w:rsidRPr="00C601F9">
        <w:t>Security Classification</w:t>
      </w:r>
      <w:bookmarkEnd w:id="35"/>
      <w:bookmarkEnd w:id="36"/>
      <w:bookmarkEnd w:id="37"/>
    </w:p>
    <w:p w:rsidR="00550516" w:rsidRPr="00550516" w:rsidRDefault="00550516" w:rsidP="000B34AD">
      <w:pPr>
        <w:spacing w:line="240" w:lineRule="auto"/>
      </w:pPr>
    </w:p>
    <w:p w:rsidR="00A54207" w:rsidRDefault="00EA443B" w:rsidP="000B34AD">
      <w:pPr>
        <w:spacing w:line="240" w:lineRule="auto"/>
        <w:rPr>
          <w:lang w:bidi="en-US"/>
        </w:rPr>
      </w:pPr>
      <w:r w:rsidRPr="00EA443B">
        <w:rPr>
          <w:lang w:bidi="en-US"/>
        </w:rPr>
        <w:t>The information exchanged by this service is considered Sensitive but Unclassified (SBU).</w:t>
      </w:r>
    </w:p>
    <w:p w:rsidR="00EA443B" w:rsidRPr="00C601F9" w:rsidRDefault="00EA443B" w:rsidP="000B34AD">
      <w:pPr>
        <w:spacing w:line="240" w:lineRule="auto"/>
      </w:pPr>
    </w:p>
    <w:p w:rsidR="0081553A" w:rsidRPr="00C601F9" w:rsidRDefault="0081553A" w:rsidP="000B34AD">
      <w:pPr>
        <w:pStyle w:val="Heading2"/>
      </w:pPr>
      <w:bookmarkStart w:id="38" w:name="_Toc309561657"/>
      <w:bookmarkStart w:id="39" w:name="_Toc447267859"/>
      <w:bookmarkStart w:id="40" w:name="_Toc447615442"/>
      <w:r w:rsidRPr="00C601F9">
        <w:t>Service Specification Package Version</w:t>
      </w:r>
      <w:bookmarkEnd w:id="38"/>
      <w:bookmarkEnd w:id="39"/>
      <w:bookmarkEnd w:id="40"/>
    </w:p>
    <w:p w:rsidR="00A54207" w:rsidRPr="00C601F9" w:rsidRDefault="00A54207" w:rsidP="000B34AD">
      <w:pPr>
        <w:spacing w:line="240" w:lineRule="auto"/>
      </w:pPr>
    </w:p>
    <w:p w:rsidR="00EA443B" w:rsidRPr="00AC519D" w:rsidRDefault="00EA443B" w:rsidP="00EA443B">
      <w:pPr>
        <w:pStyle w:val="BodyText"/>
        <w:spacing w:after="0" w:line="240" w:lineRule="auto"/>
        <w:ind w:left="0"/>
      </w:pPr>
      <w:r w:rsidRPr="00AC519D">
        <w:rPr>
          <w:lang w:bidi="en-US"/>
        </w:rPr>
        <w:t>This service specification</w:t>
      </w:r>
      <w:r>
        <w:rPr>
          <w:lang w:bidi="en-US"/>
        </w:rPr>
        <w:t xml:space="preserve"> is built based on version 1.2.0</w:t>
      </w:r>
      <w:r w:rsidRPr="00AC519D">
        <w:rPr>
          <w:lang w:bidi="en-US"/>
        </w:rPr>
        <w:t xml:space="preserve"> of the </w:t>
      </w:r>
      <w:r>
        <w:rPr>
          <w:lang w:bidi="en-US"/>
        </w:rPr>
        <w:t xml:space="preserve">GRA </w:t>
      </w:r>
      <w:r w:rsidRPr="00AC519D">
        <w:rPr>
          <w:lang w:bidi="en-US"/>
        </w:rPr>
        <w:t>Service Specification Package</w:t>
      </w:r>
      <w:r>
        <w:rPr>
          <w:lang w:bidi="en-US"/>
        </w:rPr>
        <w:t>.</w:t>
      </w:r>
    </w:p>
    <w:p w:rsidR="00342405" w:rsidRPr="00C601F9" w:rsidRDefault="00EA443B" w:rsidP="00EA443B">
      <w:pPr>
        <w:pStyle w:val="JRABullets"/>
        <w:tabs>
          <w:tab w:val="clear" w:pos="1584"/>
          <w:tab w:val="left" w:pos="1219"/>
        </w:tabs>
        <w:spacing w:line="240" w:lineRule="auto"/>
        <w:rPr>
          <w:rFonts w:cs="Times New Roman"/>
          <w:i/>
          <w:color w:val="1F497D"/>
          <w:sz w:val="24"/>
          <w:szCs w:val="24"/>
        </w:rPr>
      </w:pPr>
      <w:r>
        <w:rPr>
          <w:rFonts w:cs="Times New Roman"/>
          <w:i/>
          <w:color w:val="1F497D"/>
          <w:sz w:val="24"/>
          <w:szCs w:val="24"/>
        </w:rPr>
        <w:tab/>
      </w:r>
    </w:p>
    <w:p w:rsidR="0081553A" w:rsidRPr="00C601F9" w:rsidRDefault="0081553A" w:rsidP="000B34AD">
      <w:pPr>
        <w:pStyle w:val="Heading1"/>
      </w:pPr>
      <w:bookmarkStart w:id="41" w:name="_Toc309561662"/>
      <w:bookmarkStart w:id="42" w:name="_Toc447267860"/>
      <w:bookmarkStart w:id="43" w:name="_Toc447615443"/>
      <w:r w:rsidRPr="00C601F9">
        <w:t>Service Interoperability Requirements</w:t>
      </w:r>
      <w:bookmarkEnd w:id="41"/>
      <w:bookmarkEnd w:id="42"/>
      <w:bookmarkEnd w:id="43"/>
    </w:p>
    <w:p w:rsidR="00BB0D7F" w:rsidRPr="00C601F9" w:rsidRDefault="00BB0D7F" w:rsidP="000B34AD">
      <w:pPr>
        <w:spacing w:line="240" w:lineRule="auto"/>
        <w:rPr>
          <w:i/>
          <w:color w:val="1F497D"/>
          <w:szCs w:val="24"/>
        </w:rPr>
      </w:pPr>
    </w:p>
    <w:p w:rsidR="0081553A" w:rsidRPr="00C601F9" w:rsidRDefault="0081553A" w:rsidP="000B34AD">
      <w:pPr>
        <w:pStyle w:val="Heading2"/>
      </w:pPr>
      <w:bookmarkStart w:id="44" w:name="_Toc309561663"/>
      <w:bookmarkStart w:id="45" w:name="_Toc447267861"/>
      <w:bookmarkStart w:id="46" w:name="_Toc447615444"/>
      <w:r w:rsidRPr="00C601F9">
        <w:t>Service Interaction Requirements</w:t>
      </w:r>
      <w:bookmarkEnd w:id="44"/>
      <w:bookmarkEnd w:id="45"/>
      <w:bookmarkEnd w:id="46"/>
    </w:p>
    <w:p w:rsidR="003D122B" w:rsidRPr="00C601F9" w:rsidRDefault="003D122B" w:rsidP="000B34AD">
      <w:pPr>
        <w:spacing w:line="240" w:lineRule="auto"/>
      </w:pPr>
    </w:p>
    <w:p w:rsidR="00BB0D7F" w:rsidRDefault="003D122B" w:rsidP="000B34AD">
      <w:pPr>
        <w:pStyle w:val="Heading3"/>
      </w:pPr>
      <w:bookmarkStart w:id="47" w:name="_Toc447267862"/>
      <w:bookmarkStart w:id="48" w:name="_Toc447615445"/>
      <w:r w:rsidRPr="00C601F9">
        <w:t>Summary of Requirements</w:t>
      </w:r>
      <w:bookmarkEnd w:id="47"/>
      <w:bookmarkEnd w:id="48"/>
    </w:p>
    <w:p w:rsidR="0026417C" w:rsidRDefault="0026417C" w:rsidP="000B34AD">
      <w:pPr>
        <w:spacing w:line="240" w:lineRule="auto"/>
      </w:pPr>
    </w:p>
    <w:p w:rsidR="0026417C" w:rsidRPr="0026417C" w:rsidRDefault="0026417C" w:rsidP="000B34AD">
      <w:pPr>
        <w:spacing w:line="240" w:lineRule="auto"/>
      </w:pPr>
      <w:r w:rsidRPr="00B913B0">
        <w:t>The following table</w:t>
      </w:r>
      <w:r>
        <w:t xml:space="preserve"> lists the Service Interaction Requirements established by the GRA Framework and indicates whether each is mandatory for this service.</w:t>
      </w:r>
    </w:p>
    <w:p w:rsidR="00101E1F" w:rsidRPr="00C601F9" w:rsidRDefault="00101E1F" w:rsidP="000B34AD">
      <w:pPr>
        <w:widowControl/>
        <w:spacing w:line="240" w:lineRule="auto"/>
        <w:rPr>
          <w:i/>
          <w:color w:val="1F497D"/>
          <w:szCs w:val="24"/>
        </w:rPr>
      </w:pPr>
    </w:p>
    <w:tbl>
      <w:tblPr>
        <w:tblW w:w="5654" w:type="dxa"/>
        <w:jc w:val="center"/>
        <w:tblLayout w:type="fixed"/>
        <w:tblLook w:val="04A0" w:firstRow="1" w:lastRow="0" w:firstColumn="1" w:lastColumn="0" w:noHBand="0" w:noVBand="1"/>
      </w:tblPr>
      <w:tblGrid>
        <w:gridCol w:w="4033"/>
        <w:gridCol w:w="1621"/>
      </w:tblGrid>
      <w:tr w:rsidR="00F26D02" w:rsidRPr="00C601F9" w:rsidTr="00EA55B4">
        <w:trPr>
          <w:tblHeader/>
          <w:jc w:val="center"/>
        </w:trPr>
        <w:tc>
          <w:tcPr>
            <w:tcW w:w="4033"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rsidR="00F26D02" w:rsidRPr="00EA443B" w:rsidRDefault="00F26D02" w:rsidP="000B34AD">
            <w:pPr>
              <w:tabs>
                <w:tab w:val="left" w:pos="1584"/>
              </w:tabs>
              <w:autoSpaceDE w:val="0"/>
              <w:autoSpaceDN w:val="0"/>
              <w:adjustRightInd w:val="0"/>
              <w:spacing w:before="120" w:after="120" w:line="240" w:lineRule="auto"/>
              <w:jc w:val="center"/>
              <w:rPr>
                <w:b/>
                <w:bCs/>
              </w:rPr>
            </w:pPr>
            <w:r w:rsidRPr="00EA443B">
              <w:rPr>
                <w:b/>
                <w:bCs/>
              </w:rPr>
              <w:t>GRA Service Interaction Requirements</w:t>
            </w:r>
          </w:p>
        </w:tc>
        <w:tc>
          <w:tcPr>
            <w:tcW w:w="1621"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F26D02" w:rsidRPr="00EA443B" w:rsidRDefault="00F26D02" w:rsidP="000B34AD">
            <w:pPr>
              <w:tabs>
                <w:tab w:val="left" w:pos="1584"/>
              </w:tabs>
              <w:autoSpaceDE w:val="0"/>
              <w:autoSpaceDN w:val="0"/>
              <w:adjustRightInd w:val="0"/>
              <w:spacing w:before="120" w:after="120" w:line="240" w:lineRule="auto"/>
              <w:jc w:val="center"/>
              <w:rPr>
                <w:b/>
                <w:bCs/>
              </w:rPr>
            </w:pPr>
            <w:r w:rsidRPr="00EA443B">
              <w:rPr>
                <w:b/>
                <w:bCs/>
              </w:rPr>
              <w:t>Mandatory (Yes/No)</w:t>
            </w:r>
          </w:p>
        </w:tc>
      </w:tr>
      <w:tr w:rsidR="00F26D02" w:rsidRPr="00C601F9" w:rsidTr="000B34AD">
        <w:trPr>
          <w:jc w:val="center"/>
        </w:trPr>
        <w:tc>
          <w:tcPr>
            <w:tcW w:w="4033" w:type="dxa"/>
            <w:tcBorders>
              <w:top w:val="single" w:sz="6" w:space="0" w:color="auto"/>
              <w:left w:val="single" w:sz="6" w:space="0" w:color="auto"/>
              <w:bottom w:val="single" w:sz="6" w:space="0" w:color="auto"/>
              <w:right w:val="single" w:sz="6" w:space="0" w:color="auto"/>
            </w:tcBorders>
            <w:hideMark/>
          </w:tcPr>
          <w:p w:rsidR="00F26D02" w:rsidRPr="00C601F9" w:rsidRDefault="00F26D02" w:rsidP="000B34AD">
            <w:pPr>
              <w:tabs>
                <w:tab w:val="left" w:pos="1584"/>
              </w:tabs>
              <w:autoSpaceDE w:val="0"/>
              <w:autoSpaceDN w:val="0"/>
              <w:adjustRightInd w:val="0"/>
              <w:spacing w:before="120" w:after="120" w:line="240" w:lineRule="auto"/>
              <w:jc w:val="left"/>
            </w:pPr>
            <w:r w:rsidRPr="00C601F9">
              <w:t>Service Consumer Authentication</w:t>
            </w:r>
          </w:p>
        </w:tc>
        <w:tc>
          <w:tcPr>
            <w:tcW w:w="1621" w:type="dxa"/>
            <w:tcBorders>
              <w:top w:val="single" w:sz="6" w:space="0" w:color="auto"/>
              <w:left w:val="single" w:sz="6" w:space="0" w:color="auto"/>
              <w:bottom w:val="single" w:sz="6" w:space="0" w:color="auto"/>
              <w:right w:val="single" w:sz="6" w:space="0" w:color="auto"/>
            </w:tcBorders>
            <w:vAlign w:val="center"/>
          </w:tcPr>
          <w:p w:rsidR="00F26D02" w:rsidRPr="00C601F9" w:rsidRDefault="00F26D02" w:rsidP="000B34AD">
            <w:pPr>
              <w:tabs>
                <w:tab w:val="left" w:pos="1584"/>
              </w:tabs>
              <w:autoSpaceDE w:val="0"/>
              <w:autoSpaceDN w:val="0"/>
              <w:adjustRightInd w:val="0"/>
              <w:spacing w:before="120" w:after="120" w:line="240" w:lineRule="auto"/>
              <w:jc w:val="center"/>
              <w:rPr>
                <w:bCs/>
              </w:rPr>
            </w:pPr>
            <w:r>
              <w:rPr>
                <w:bCs/>
              </w:rPr>
              <w:t>Yes</w:t>
            </w:r>
          </w:p>
        </w:tc>
      </w:tr>
      <w:tr w:rsidR="00F26D02" w:rsidRPr="00C601F9" w:rsidTr="000B34AD">
        <w:trPr>
          <w:jc w:val="center"/>
        </w:trPr>
        <w:tc>
          <w:tcPr>
            <w:tcW w:w="4033" w:type="dxa"/>
            <w:tcBorders>
              <w:top w:val="single" w:sz="6" w:space="0" w:color="auto"/>
              <w:left w:val="single" w:sz="6" w:space="0" w:color="auto"/>
              <w:bottom w:val="single" w:sz="6" w:space="0" w:color="auto"/>
              <w:right w:val="single" w:sz="6" w:space="0" w:color="auto"/>
            </w:tcBorders>
            <w:hideMark/>
          </w:tcPr>
          <w:p w:rsidR="00F26D02" w:rsidRPr="002822A3" w:rsidRDefault="00F26D02" w:rsidP="000B34AD">
            <w:pPr>
              <w:tabs>
                <w:tab w:val="left" w:pos="1584"/>
              </w:tabs>
              <w:autoSpaceDE w:val="0"/>
              <w:autoSpaceDN w:val="0"/>
              <w:adjustRightInd w:val="0"/>
              <w:spacing w:before="120" w:after="120" w:line="240" w:lineRule="auto"/>
              <w:jc w:val="left"/>
            </w:pPr>
            <w:r w:rsidRPr="002822A3">
              <w:t>Service Consumer Authorization</w:t>
            </w:r>
          </w:p>
        </w:tc>
        <w:tc>
          <w:tcPr>
            <w:tcW w:w="1621" w:type="dxa"/>
            <w:tcBorders>
              <w:top w:val="single" w:sz="6" w:space="0" w:color="auto"/>
              <w:left w:val="single" w:sz="6" w:space="0" w:color="auto"/>
              <w:bottom w:val="single" w:sz="6" w:space="0" w:color="auto"/>
              <w:right w:val="single" w:sz="6" w:space="0" w:color="auto"/>
            </w:tcBorders>
            <w:vAlign w:val="center"/>
          </w:tcPr>
          <w:p w:rsidR="00F26D02" w:rsidRPr="002822A3" w:rsidRDefault="00F26D02" w:rsidP="000B34AD">
            <w:pPr>
              <w:tabs>
                <w:tab w:val="left" w:pos="1584"/>
              </w:tabs>
              <w:autoSpaceDE w:val="0"/>
              <w:autoSpaceDN w:val="0"/>
              <w:adjustRightInd w:val="0"/>
              <w:spacing w:before="120" w:after="120" w:line="240" w:lineRule="auto"/>
              <w:jc w:val="center"/>
              <w:rPr>
                <w:bCs/>
              </w:rPr>
            </w:pPr>
            <w:r>
              <w:rPr>
                <w:bCs/>
              </w:rPr>
              <w:t>Yes</w:t>
            </w:r>
          </w:p>
        </w:tc>
      </w:tr>
      <w:tr w:rsidR="00F26D02" w:rsidRPr="00C601F9" w:rsidTr="000B34AD">
        <w:trPr>
          <w:jc w:val="center"/>
        </w:trPr>
        <w:tc>
          <w:tcPr>
            <w:tcW w:w="4033" w:type="dxa"/>
            <w:tcBorders>
              <w:top w:val="single" w:sz="6" w:space="0" w:color="auto"/>
              <w:left w:val="single" w:sz="6" w:space="0" w:color="auto"/>
              <w:bottom w:val="single" w:sz="6" w:space="0" w:color="auto"/>
              <w:right w:val="single" w:sz="6" w:space="0" w:color="auto"/>
            </w:tcBorders>
            <w:hideMark/>
          </w:tcPr>
          <w:p w:rsidR="00F26D02" w:rsidRPr="00C601F9" w:rsidRDefault="00F26D02" w:rsidP="000B34AD">
            <w:pPr>
              <w:tabs>
                <w:tab w:val="left" w:pos="1584"/>
              </w:tabs>
              <w:autoSpaceDE w:val="0"/>
              <w:autoSpaceDN w:val="0"/>
              <w:adjustRightInd w:val="0"/>
              <w:spacing w:before="120" w:after="120" w:line="240" w:lineRule="auto"/>
              <w:jc w:val="left"/>
            </w:pPr>
            <w:r w:rsidRPr="00C601F9">
              <w:t>Identity and Attribute Assertion Transmission</w:t>
            </w:r>
          </w:p>
        </w:tc>
        <w:tc>
          <w:tcPr>
            <w:tcW w:w="1621" w:type="dxa"/>
            <w:tcBorders>
              <w:top w:val="single" w:sz="6" w:space="0" w:color="auto"/>
              <w:left w:val="single" w:sz="6" w:space="0" w:color="auto"/>
              <w:bottom w:val="single" w:sz="6" w:space="0" w:color="auto"/>
              <w:right w:val="single" w:sz="6" w:space="0" w:color="auto"/>
            </w:tcBorders>
            <w:vAlign w:val="center"/>
          </w:tcPr>
          <w:p w:rsidR="00F26D02" w:rsidRPr="00C601F9" w:rsidRDefault="00F26D02" w:rsidP="000B34AD">
            <w:pPr>
              <w:tabs>
                <w:tab w:val="left" w:pos="1584"/>
              </w:tabs>
              <w:autoSpaceDE w:val="0"/>
              <w:autoSpaceDN w:val="0"/>
              <w:adjustRightInd w:val="0"/>
              <w:spacing w:before="120" w:after="120" w:line="240" w:lineRule="auto"/>
              <w:jc w:val="center"/>
              <w:rPr>
                <w:bCs/>
              </w:rPr>
            </w:pPr>
            <w:r>
              <w:rPr>
                <w:bCs/>
              </w:rPr>
              <w:t>Yes</w:t>
            </w:r>
          </w:p>
        </w:tc>
      </w:tr>
      <w:tr w:rsidR="00F26D02" w:rsidRPr="00C601F9" w:rsidTr="000B34AD">
        <w:trPr>
          <w:jc w:val="center"/>
        </w:trPr>
        <w:tc>
          <w:tcPr>
            <w:tcW w:w="4033" w:type="dxa"/>
            <w:tcBorders>
              <w:top w:val="single" w:sz="6" w:space="0" w:color="auto"/>
              <w:left w:val="single" w:sz="6" w:space="0" w:color="auto"/>
              <w:bottom w:val="single" w:sz="6" w:space="0" w:color="auto"/>
              <w:right w:val="single" w:sz="6" w:space="0" w:color="auto"/>
            </w:tcBorders>
            <w:hideMark/>
          </w:tcPr>
          <w:p w:rsidR="00F26D02" w:rsidRPr="00C601F9" w:rsidRDefault="00F26D02" w:rsidP="000B34AD">
            <w:pPr>
              <w:tabs>
                <w:tab w:val="left" w:pos="1584"/>
              </w:tabs>
              <w:autoSpaceDE w:val="0"/>
              <w:autoSpaceDN w:val="0"/>
              <w:adjustRightInd w:val="0"/>
              <w:spacing w:before="120" w:after="120" w:line="240" w:lineRule="auto"/>
              <w:jc w:val="left"/>
            </w:pPr>
            <w:r w:rsidRPr="00C601F9">
              <w:t>Service Authentication</w:t>
            </w:r>
          </w:p>
        </w:tc>
        <w:tc>
          <w:tcPr>
            <w:tcW w:w="1621" w:type="dxa"/>
            <w:tcBorders>
              <w:top w:val="single" w:sz="6" w:space="0" w:color="auto"/>
              <w:left w:val="single" w:sz="6" w:space="0" w:color="auto"/>
              <w:bottom w:val="single" w:sz="6" w:space="0" w:color="auto"/>
              <w:right w:val="single" w:sz="6" w:space="0" w:color="auto"/>
            </w:tcBorders>
            <w:vAlign w:val="center"/>
          </w:tcPr>
          <w:p w:rsidR="00F26D02" w:rsidRPr="00C601F9" w:rsidRDefault="00F26D02" w:rsidP="000B34AD">
            <w:pPr>
              <w:tabs>
                <w:tab w:val="left" w:pos="1584"/>
              </w:tabs>
              <w:autoSpaceDE w:val="0"/>
              <w:autoSpaceDN w:val="0"/>
              <w:adjustRightInd w:val="0"/>
              <w:spacing w:before="120" w:after="120" w:line="240" w:lineRule="auto"/>
              <w:jc w:val="center"/>
              <w:rPr>
                <w:bCs/>
              </w:rPr>
            </w:pPr>
            <w:r>
              <w:rPr>
                <w:bCs/>
              </w:rPr>
              <w:t>Yes</w:t>
            </w:r>
          </w:p>
        </w:tc>
      </w:tr>
      <w:tr w:rsidR="00F26D02" w:rsidRPr="00C601F9" w:rsidTr="000B34AD">
        <w:trPr>
          <w:jc w:val="center"/>
        </w:trPr>
        <w:tc>
          <w:tcPr>
            <w:tcW w:w="4033" w:type="dxa"/>
            <w:tcBorders>
              <w:top w:val="single" w:sz="6" w:space="0" w:color="auto"/>
              <w:left w:val="single" w:sz="6" w:space="0" w:color="auto"/>
              <w:bottom w:val="single" w:sz="6" w:space="0" w:color="auto"/>
              <w:right w:val="single" w:sz="6" w:space="0" w:color="auto"/>
            </w:tcBorders>
            <w:hideMark/>
          </w:tcPr>
          <w:p w:rsidR="00F26D02" w:rsidRPr="00C601F9" w:rsidRDefault="00F26D02" w:rsidP="00E45073">
            <w:pPr>
              <w:tabs>
                <w:tab w:val="left" w:pos="1584"/>
              </w:tabs>
              <w:autoSpaceDE w:val="0"/>
              <w:autoSpaceDN w:val="0"/>
              <w:adjustRightInd w:val="0"/>
              <w:spacing w:before="120" w:after="120" w:line="240" w:lineRule="auto"/>
              <w:jc w:val="left"/>
            </w:pPr>
            <w:r w:rsidRPr="00C601F9">
              <w:t>Message Non</w:t>
            </w:r>
            <w:r w:rsidR="00E45073">
              <w:t>r</w:t>
            </w:r>
            <w:r w:rsidRPr="00C601F9">
              <w:t>epudiation</w:t>
            </w:r>
          </w:p>
        </w:tc>
        <w:tc>
          <w:tcPr>
            <w:tcW w:w="1621" w:type="dxa"/>
            <w:tcBorders>
              <w:top w:val="single" w:sz="6" w:space="0" w:color="auto"/>
              <w:left w:val="single" w:sz="6" w:space="0" w:color="auto"/>
              <w:bottom w:val="single" w:sz="6" w:space="0" w:color="auto"/>
              <w:right w:val="single" w:sz="6" w:space="0" w:color="auto"/>
            </w:tcBorders>
            <w:vAlign w:val="center"/>
          </w:tcPr>
          <w:p w:rsidR="00F26D02" w:rsidRPr="00C601F9" w:rsidRDefault="00F26D02" w:rsidP="000B34AD">
            <w:pPr>
              <w:tabs>
                <w:tab w:val="left" w:pos="1584"/>
              </w:tabs>
              <w:autoSpaceDE w:val="0"/>
              <w:autoSpaceDN w:val="0"/>
              <w:adjustRightInd w:val="0"/>
              <w:spacing w:before="120" w:after="120" w:line="240" w:lineRule="auto"/>
              <w:jc w:val="center"/>
              <w:rPr>
                <w:bCs/>
              </w:rPr>
            </w:pPr>
            <w:r>
              <w:rPr>
                <w:bCs/>
              </w:rPr>
              <w:t>Yes</w:t>
            </w:r>
          </w:p>
        </w:tc>
      </w:tr>
      <w:tr w:rsidR="00F26D02" w:rsidRPr="00C601F9" w:rsidTr="000B34AD">
        <w:trPr>
          <w:jc w:val="center"/>
        </w:trPr>
        <w:tc>
          <w:tcPr>
            <w:tcW w:w="4033" w:type="dxa"/>
            <w:tcBorders>
              <w:top w:val="single" w:sz="6" w:space="0" w:color="auto"/>
              <w:left w:val="single" w:sz="6" w:space="0" w:color="auto"/>
              <w:bottom w:val="single" w:sz="6" w:space="0" w:color="auto"/>
              <w:right w:val="single" w:sz="6" w:space="0" w:color="auto"/>
            </w:tcBorders>
            <w:hideMark/>
          </w:tcPr>
          <w:p w:rsidR="00F26D02" w:rsidRPr="00C601F9" w:rsidRDefault="00F26D02" w:rsidP="000B34AD">
            <w:pPr>
              <w:tabs>
                <w:tab w:val="left" w:pos="1584"/>
              </w:tabs>
              <w:autoSpaceDE w:val="0"/>
              <w:autoSpaceDN w:val="0"/>
              <w:adjustRightInd w:val="0"/>
              <w:spacing w:before="120" w:after="120" w:line="240" w:lineRule="auto"/>
              <w:jc w:val="left"/>
            </w:pPr>
            <w:r w:rsidRPr="00C601F9">
              <w:t>Message Integrity</w:t>
            </w:r>
          </w:p>
        </w:tc>
        <w:tc>
          <w:tcPr>
            <w:tcW w:w="1621" w:type="dxa"/>
            <w:tcBorders>
              <w:top w:val="single" w:sz="6" w:space="0" w:color="auto"/>
              <w:left w:val="single" w:sz="6" w:space="0" w:color="auto"/>
              <w:bottom w:val="single" w:sz="6" w:space="0" w:color="auto"/>
              <w:right w:val="single" w:sz="6" w:space="0" w:color="auto"/>
            </w:tcBorders>
            <w:vAlign w:val="center"/>
          </w:tcPr>
          <w:p w:rsidR="00F26D02" w:rsidRPr="00C601F9" w:rsidRDefault="00F26D02" w:rsidP="000B34AD">
            <w:pPr>
              <w:tabs>
                <w:tab w:val="left" w:pos="1584"/>
              </w:tabs>
              <w:autoSpaceDE w:val="0"/>
              <w:autoSpaceDN w:val="0"/>
              <w:adjustRightInd w:val="0"/>
              <w:spacing w:before="120" w:after="120" w:line="240" w:lineRule="auto"/>
              <w:jc w:val="center"/>
              <w:rPr>
                <w:bCs/>
              </w:rPr>
            </w:pPr>
            <w:r>
              <w:rPr>
                <w:bCs/>
              </w:rPr>
              <w:t>Yes</w:t>
            </w:r>
          </w:p>
        </w:tc>
      </w:tr>
      <w:tr w:rsidR="00F26D02" w:rsidRPr="00C601F9" w:rsidTr="000B34AD">
        <w:trPr>
          <w:jc w:val="center"/>
        </w:trPr>
        <w:tc>
          <w:tcPr>
            <w:tcW w:w="4033" w:type="dxa"/>
            <w:tcBorders>
              <w:top w:val="single" w:sz="6" w:space="0" w:color="auto"/>
              <w:left w:val="single" w:sz="6" w:space="0" w:color="auto"/>
              <w:bottom w:val="single" w:sz="6" w:space="0" w:color="auto"/>
              <w:right w:val="single" w:sz="6" w:space="0" w:color="auto"/>
            </w:tcBorders>
            <w:hideMark/>
          </w:tcPr>
          <w:p w:rsidR="00F26D02" w:rsidRPr="00C601F9" w:rsidRDefault="00F26D02" w:rsidP="000B34AD">
            <w:pPr>
              <w:tabs>
                <w:tab w:val="left" w:pos="1584"/>
              </w:tabs>
              <w:autoSpaceDE w:val="0"/>
              <w:autoSpaceDN w:val="0"/>
              <w:adjustRightInd w:val="0"/>
              <w:spacing w:before="120" w:after="120" w:line="240" w:lineRule="auto"/>
              <w:jc w:val="left"/>
            </w:pPr>
            <w:r w:rsidRPr="00C601F9">
              <w:t>Message Confidentiality</w:t>
            </w:r>
          </w:p>
        </w:tc>
        <w:tc>
          <w:tcPr>
            <w:tcW w:w="1621" w:type="dxa"/>
            <w:tcBorders>
              <w:top w:val="single" w:sz="6" w:space="0" w:color="auto"/>
              <w:left w:val="single" w:sz="6" w:space="0" w:color="auto"/>
              <w:bottom w:val="single" w:sz="6" w:space="0" w:color="auto"/>
              <w:right w:val="single" w:sz="6" w:space="0" w:color="auto"/>
            </w:tcBorders>
            <w:vAlign w:val="center"/>
          </w:tcPr>
          <w:p w:rsidR="00F26D02" w:rsidRPr="00C601F9" w:rsidRDefault="00F26D02" w:rsidP="000B34AD">
            <w:pPr>
              <w:tabs>
                <w:tab w:val="left" w:pos="1584"/>
              </w:tabs>
              <w:autoSpaceDE w:val="0"/>
              <w:autoSpaceDN w:val="0"/>
              <w:adjustRightInd w:val="0"/>
              <w:spacing w:before="120" w:after="120" w:line="240" w:lineRule="auto"/>
              <w:jc w:val="center"/>
              <w:rPr>
                <w:bCs/>
              </w:rPr>
            </w:pPr>
            <w:r w:rsidRPr="00C601F9">
              <w:rPr>
                <w:bCs/>
              </w:rPr>
              <w:t>Yes</w:t>
            </w:r>
          </w:p>
        </w:tc>
      </w:tr>
      <w:tr w:rsidR="00F26D02" w:rsidRPr="00C601F9" w:rsidTr="000B34AD">
        <w:trPr>
          <w:jc w:val="center"/>
        </w:trPr>
        <w:tc>
          <w:tcPr>
            <w:tcW w:w="4033" w:type="dxa"/>
            <w:tcBorders>
              <w:top w:val="single" w:sz="6" w:space="0" w:color="auto"/>
              <w:left w:val="single" w:sz="6" w:space="0" w:color="auto"/>
              <w:bottom w:val="single" w:sz="6" w:space="0" w:color="auto"/>
              <w:right w:val="single" w:sz="6" w:space="0" w:color="auto"/>
            </w:tcBorders>
            <w:hideMark/>
          </w:tcPr>
          <w:p w:rsidR="00F26D02" w:rsidRPr="00C601F9" w:rsidRDefault="00F26D02" w:rsidP="000B34AD">
            <w:pPr>
              <w:tabs>
                <w:tab w:val="left" w:pos="1584"/>
              </w:tabs>
              <w:autoSpaceDE w:val="0"/>
              <w:autoSpaceDN w:val="0"/>
              <w:adjustRightInd w:val="0"/>
              <w:spacing w:before="120" w:after="120" w:line="240" w:lineRule="auto"/>
              <w:jc w:val="left"/>
            </w:pPr>
            <w:r w:rsidRPr="00C601F9">
              <w:lastRenderedPageBreak/>
              <w:t>Message Addressing</w:t>
            </w:r>
          </w:p>
        </w:tc>
        <w:tc>
          <w:tcPr>
            <w:tcW w:w="1621" w:type="dxa"/>
            <w:tcBorders>
              <w:top w:val="single" w:sz="6" w:space="0" w:color="auto"/>
              <w:left w:val="single" w:sz="6" w:space="0" w:color="auto"/>
              <w:bottom w:val="single" w:sz="6" w:space="0" w:color="auto"/>
              <w:right w:val="single" w:sz="6" w:space="0" w:color="auto"/>
            </w:tcBorders>
            <w:vAlign w:val="center"/>
          </w:tcPr>
          <w:p w:rsidR="00F26D02" w:rsidRPr="00C601F9" w:rsidRDefault="00F26D02" w:rsidP="000B34AD">
            <w:pPr>
              <w:tabs>
                <w:tab w:val="left" w:pos="1584"/>
              </w:tabs>
              <w:autoSpaceDE w:val="0"/>
              <w:autoSpaceDN w:val="0"/>
              <w:adjustRightInd w:val="0"/>
              <w:spacing w:before="120" w:after="120" w:line="240" w:lineRule="auto"/>
              <w:jc w:val="center"/>
              <w:rPr>
                <w:bCs/>
              </w:rPr>
            </w:pPr>
            <w:r>
              <w:rPr>
                <w:bCs/>
              </w:rPr>
              <w:t>Yes</w:t>
            </w:r>
          </w:p>
        </w:tc>
      </w:tr>
      <w:tr w:rsidR="00F26D02" w:rsidRPr="00C601F9" w:rsidTr="000B34AD">
        <w:trPr>
          <w:jc w:val="center"/>
        </w:trPr>
        <w:tc>
          <w:tcPr>
            <w:tcW w:w="4033" w:type="dxa"/>
            <w:tcBorders>
              <w:top w:val="single" w:sz="6" w:space="0" w:color="auto"/>
              <w:left w:val="single" w:sz="6" w:space="0" w:color="auto"/>
              <w:bottom w:val="single" w:sz="6" w:space="0" w:color="auto"/>
              <w:right w:val="single" w:sz="6" w:space="0" w:color="auto"/>
            </w:tcBorders>
            <w:hideMark/>
          </w:tcPr>
          <w:p w:rsidR="00F26D02" w:rsidRPr="00C601F9" w:rsidRDefault="00F26D02" w:rsidP="000B34AD">
            <w:pPr>
              <w:tabs>
                <w:tab w:val="left" w:pos="1584"/>
              </w:tabs>
              <w:autoSpaceDE w:val="0"/>
              <w:autoSpaceDN w:val="0"/>
              <w:adjustRightInd w:val="0"/>
              <w:spacing w:before="120" w:after="120" w:line="240" w:lineRule="auto"/>
              <w:jc w:val="left"/>
            </w:pPr>
            <w:r w:rsidRPr="00C601F9">
              <w:t>Reliability</w:t>
            </w:r>
          </w:p>
        </w:tc>
        <w:tc>
          <w:tcPr>
            <w:tcW w:w="1621" w:type="dxa"/>
            <w:tcBorders>
              <w:top w:val="single" w:sz="6" w:space="0" w:color="auto"/>
              <w:left w:val="single" w:sz="6" w:space="0" w:color="auto"/>
              <w:bottom w:val="single" w:sz="6" w:space="0" w:color="auto"/>
              <w:right w:val="single" w:sz="6" w:space="0" w:color="auto"/>
            </w:tcBorders>
            <w:vAlign w:val="center"/>
          </w:tcPr>
          <w:p w:rsidR="00F26D02" w:rsidRPr="00C601F9" w:rsidRDefault="00F26D02" w:rsidP="000B34AD">
            <w:pPr>
              <w:tabs>
                <w:tab w:val="left" w:pos="1584"/>
              </w:tabs>
              <w:autoSpaceDE w:val="0"/>
              <w:autoSpaceDN w:val="0"/>
              <w:adjustRightInd w:val="0"/>
              <w:spacing w:before="120" w:after="120" w:line="240" w:lineRule="auto"/>
              <w:jc w:val="center"/>
              <w:rPr>
                <w:bCs/>
              </w:rPr>
            </w:pPr>
            <w:r w:rsidRPr="00C601F9">
              <w:rPr>
                <w:bCs/>
              </w:rPr>
              <w:t>No</w:t>
            </w:r>
          </w:p>
        </w:tc>
      </w:tr>
      <w:tr w:rsidR="00F26D02" w:rsidRPr="00C601F9" w:rsidTr="000B34AD">
        <w:trPr>
          <w:jc w:val="center"/>
        </w:trPr>
        <w:tc>
          <w:tcPr>
            <w:tcW w:w="4033" w:type="dxa"/>
            <w:tcBorders>
              <w:top w:val="single" w:sz="6" w:space="0" w:color="auto"/>
              <w:left w:val="single" w:sz="6" w:space="0" w:color="auto"/>
              <w:bottom w:val="single" w:sz="6" w:space="0" w:color="auto"/>
              <w:right w:val="single" w:sz="6" w:space="0" w:color="auto"/>
            </w:tcBorders>
            <w:hideMark/>
          </w:tcPr>
          <w:p w:rsidR="00F26D02" w:rsidRPr="00C601F9" w:rsidRDefault="00F26D02" w:rsidP="000B34AD">
            <w:pPr>
              <w:tabs>
                <w:tab w:val="left" w:pos="1584"/>
              </w:tabs>
              <w:autoSpaceDE w:val="0"/>
              <w:autoSpaceDN w:val="0"/>
              <w:adjustRightInd w:val="0"/>
              <w:spacing w:before="120" w:after="120" w:line="240" w:lineRule="auto"/>
              <w:jc w:val="left"/>
            </w:pPr>
            <w:r w:rsidRPr="00C601F9">
              <w:t>Transaction Support</w:t>
            </w:r>
          </w:p>
        </w:tc>
        <w:tc>
          <w:tcPr>
            <w:tcW w:w="1621" w:type="dxa"/>
            <w:tcBorders>
              <w:top w:val="single" w:sz="6" w:space="0" w:color="auto"/>
              <w:left w:val="single" w:sz="6" w:space="0" w:color="auto"/>
              <w:bottom w:val="single" w:sz="6" w:space="0" w:color="auto"/>
              <w:right w:val="single" w:sz="6" w:space="0" w:color="auto"/>
            </w:tcBorders>
            <w:vAlign w:val="center"/>
          </w:tcPr>
          <w:p w:rsidR="00F26D02" w:rsidRPr="00C601F9" w:rsidRDefault="00F26D02" w:rsidP="000B34AD">
            <w:pPr>
              <w:tabs>
                <w:tab w:val="left" w:pos="1584"/>
              </w:tabs>
              <w:autoSpaceDE w:val="0"/>
              <w:autoSpaceDN w:val="0"/>
              <w:adjustRightInd w:val="0"/>
              <w:spacing w:before="120" w:after="120" w:line="240" w:lineRule="auto"/>
              <w:jc w:val="center"/>
              <w:rPr>
                <w:bCs/>
              </w:rPr>
            </w:pPr>
            <w:r w:rsidRPr="00C601F9">
              <w:rPr>
                <w:bCs/>
              </w:rPr>
              <w:t>No</w:t>
            </w:r>
          </w:p>
        </w:tc>
      </w:tr>
      <w:tr w:rsidR="00F26D02" w:rsidRPr="00C601F9" w:rsidTr="000B34AD">
        <w:trPr>
          <w:jc w:val="center"/>
        </w:trPr>
        <w:tc>
          <w:tcPr>
            <w:tcW w:w="4033" w:type="dxa"/>
            <w:tcBorders>
              <w:top w:val="single" w:sz="6" w:space="0" w:color="auto"/>
              <w:left w:val="single" w:sz="6" w:space="0" w:color="auto"/>
              <w:bottom w:val="single" w:sz="6" w:space="0" w:color="auto"/>
              <w:right w:val="single" w:sz="6" w:space="0" w:color="auto"/>
            </w:tcBorders>
            <w:hideMark/>
          </w:tcPr>
          <w:p w:rsidR="00F26D02" w:rsidRPr="00C601F9" w:rsidRDefault="00F26D02" w:rsidP="000B34AD">
            <w:pPr>
              <w:tabs>
                <w:tab w:val="left" w:pos="1584"/>
              </w:tabs>
              <w:autoSpaceDE w:val="0"/>
              <w:autoSpaceDN w:val="0"/>
              <w:adjustRightInd w:val="0"/>
              <w:spacing w:before="120" w:after="120" w:line="240" w:lineRule="auto"/>
              <w:jc w:val="left"/>
            </w:pPr>
            <w:r w:rsidRPr="00C601F9">
              <w:t>Service Metadata Availability</w:t>
            </w:r>
          </w:p>
        </w:tc>
        <w:tc>
          <w:tcPr>
            <w:tcW w:w="1621" w:type="dxa"/>
            <w:tcBorders>
              <w:top w:val="single" w:sz="6" w:space="0" w:color="auto"/>
              <w:left w:val="single" w:sz="6" w:space="0" w:color="auto"/>
              <w:bottom w:val="single" w:sz="6" w:space="0" w:color="auto"/>
              <w:right w:val="single" w:sz="6" w:space="0" w:color="auto"/>
            </w:tcBorders>
            <w:vAlign w:val="center"/>
          </w:tcPr>
          <w:p w:rsidR="00F26D02" w:rsidRPr="00C601F9" w:rsidRDefault="00F26D02" w:rsidP="000B34AD">
            <w:pPr>
              <w:tabs>
                <w:tab w:val="left" w:pos="1584"/>
              </w:tabs>
              <w:autoSpaceDE w:val="0"/>
              <w:autoSpaceDN w:val="0"/>
              <w:adjustRightInd w:val="0"/>
              <w:spacing w:before="120" w:after="120" w:line="240" w:lineRule="auto"/>
              <w:jc w:val="center"/>
              <w:rPr>
                <w:bCs/>
              </w:rPr>
            </w:pPr>
            <w:r>
              <w:rPr>
                <w:bCs/>
              </w:rPr>
              <w:t>Yes</w:t>
            </w:r>
          </w:p>
        </w:tc>
      </w:tr>
    </w:tbl>
    <w:p w:rsidR="009F7B63" w:rsidRPr="00C601F9" w:rsidRDefault="009F7B63" w:rsidP="000B34AD">
      <w:pPr>
        <w:spacing w:line="240" w:lineRule="auto"/>
        <w:rPr>
          <w:i/>
          <w:color w:val="1F497D"/>
          <w:szCs w:val="24"/>
        </w:rPr>
      </w:pPr>
    </w:p>
    <w:p w:rsidR="0081553A" w:rsidRPr="00C601F9" w:rsidRDefault="0081553A" w:rsidP="000B34AD">
      <w:pPr>
        <w:pStyle w:val="Heading2"/>
      </w:pPr>
      <w:bookmarkStart w:id="49" w:name="_Toc309561664"/>
      <w:bookmarkStart w:id="50" w:name="_Toc447267874"/>
      <w:bookmarkStart w:id="51" w:name="_Toc447615446"/>
      <w:r w:rsidRPr="00C601F9">
        <w:t>Service Assumptions</w:t>
      </w:r>
      <w:bookmarkEnd w:id="49"/>
      <w:bookmarkEnd w:id="50"/>
      <w:bookmarkEnd w:id="51"/>
    </w:p>
    <w:p w:rsidR="00FC5497" w:rsidRPr="00C601F9" w:rsidRDefault="00FC5497" w:rsidP="000B34AD">
      <w:pPr>
        <w:spacing w:line="240" w:lineRule="auto"/>
      </w:pPr>
    </w:p>
    <w:p w:rsidR="00DC6527" w:rsidRDefault="005121C2" w:rsidP="000B34AD">
      <w:pPr>
        <w:spacing w:line="240" w:lineRule="auto"/>
      </w:pPr>
      <w:r>
        <w:t>N</w:t>
      </w:r>
      <w:r w:rsidR="00EA55B4">
        <w:t>/A</w:t>
      </w:r>
      <w:r>
        <w:t>.</w:t>
      </w:r>
    </w:p>
    <w:p w:rsidR="005121C2" w:rsidRPr="00C601F9" w:rsidRDefault="005121C2" w:rsidP="000B34AD">
      <w:pPr>
        <w:spacing w:line="240" w:lineRule="auto"/>
        <w:rPr>
          <w:i/>
          <w:color w:val="1F497D"/>
          <w:szCs w:val="24"/>
        </w:rPr>
      </w:pPr>
    </w:p>
    <w:p w:rsidR="0081553A" w:rsidRDefault="0081553A" w:rsidP="000B34AD">
      <w:pPr>
        <w:pStyle w:val="Heading2"/>
      </w:pPr>
      <w:bookmarkStart w:id="52" w:name="_Toc309561665"/>
      <w:bookmarkStart w:id="53" w:name="_Toc447267875"/>
      <w:bookmarkStart w:id="54" w:name="_Toc447615447"/>
      <w:r w:rsidRPr="00C601F9">
        <w:t>Service Dependencies</w:t>
      </w:r>
      <w:bookmarkEnd w:id="52"/>
      <w:bookmarkEnd w:id="53"/>
      <w:bookmarkEnd w:id="54"/>
    </w:p>
    <w:p w:rsidR="007735A9" w:rsidRDefault="007735A9" w:rsidP="000B34AD">
      <w:pPr>
        <w:spacing w:line="240" w:lineRule="auto"/>
      </w:pPr>
    </w:p>
    <w:p w:rsidR="00EA55B4" w:rsidRDefault="00EA55B4" w:rsidP="00EA55B4">
      <w:pPr>
        <w:spacing w:line="240" w:lineRule="auto"/>
      </w:pPr>
      <w:r w:rsidRPr="00EA55B4">
        <w:t>The Person Photo Search Results Service is dependent on the following systems:</w:t>
      </w:r>
    </w:p>
    <w:p w:rsidR="00EA55B4" w:rsidRPr="00EA55B4" w:rsidRDefault="00EA55B4" w:rsidP="00EA55B4">
      <w:pPr>
        <w:spacing w:line="240" w:lineRule="auto"/>
      </w:pPr>
    </w:p>
    <w:p w:rsidR="00EA55B4" w:rsidRPr="00EA55B4" w:rsidRDefault="00EA55B4" w:rsidP="00EA55B4">
      <w:pPr>
        <w:numPr>
          <w:ilvl w:val="0"/>
          <w:numId w:val="18"/>
        </w:numPr>
        <w:spacing w:line="240" w:lineRule="auto"/>
        <w:ind w:left="1080"/>
      </w:pPr>
      <w:r w:rsidRPr="00EA55B4">
        <w:t>DOT Driver Information System</w:t>
      </w:r>
    </w:p>
    <w:p w:rsidR="00EA55B4" w:rsidRPr="00EA55B4" w:rsidRDefault="00EA55B4" w:rsidP="00EA55B4">
      <w:pPr>
        <w:numPr>
          <w:ilvl w:val="0"/>
          <w:numId w:val="18"/>
        </w:numPr>
        <w:spacing w:line="240" w:lineRule="auto"/>
        <w:ind w:left="1080"/>
      </w:pPr>
      <w:r w:rsidRPr="00EA55B4">
        <w:t>DOT Photo System</w:t>
      </w:r>
    </w:p>
    <w:p w:rsidR="00EA55B4" w:rsidRPr="00EA55B4" w:rsidRDefault="00EA55B4" w:rsidP="00EA55B4">
      <w:pPr>
        <w:numPr>
          <w:ilvl w:val="0"/>
          <w:numId w:val="18"/>
        </w:numPr>
        <w:spacing w:line="240" w:lineRule="auto"/>
        <w:ind w:left="1080"/>
      </w:pPr>
      <w:r w:rsidRPr="00EA55B4">
        <w:t>PIN Database System</w:t>
      </w:r>
    </w:p>
    <w:p w:rsidR="000461D9" w:rsidRPr="007735A9" w:rsidRDefault="000461D9" w:rsidP="000B34AD">
      <w:pPr>
        <w:spacing w:line="240" w:lineRule="auto"/>
      </w:pPr>
    </w:p>
    <w:p w:rsidR="00F30B14" w:rsidRDefault="0081553A" w:rsidP="000B34AD">
      <w:pPr>
        <w:pStyle w:val="Heading2"/>
      </w:pPr>
      <w:bookmarkStart w:id="55" w:name="_Toc309561667"/>
      <w:bookmarkStart w:id="56" w:name="_Toc447267876"/>
      <w:bookmarkStart w:id="57" w:name="_Toc447615448"/>
      <w:bookmarkStart w:id="58" w:name="Policies"/>
      <w:r w:rsidRPr="00C601F9">
        <w:t>Policies and Contracts</w:t>
      </w:r>
      <w:bookmarkEnd w:id="55"/>
      <w:bookmarkEnd w:id="56"/>
      <w:bookmarkEnd w:id="57"/>
    </w:p>
    <w:p w:rsidR="00F30B14" w:rsidRDefault="00F30B14" w:rsidP="000B34AD">
      <w:pPr>
        <w:spacing w:line="240" w:lineRule="auto"/>
      </w:pPr>
    </w:p>
    <w:p w:rsidR="00EA55B4" w:rsidRPr="00EA55B4" w:rsidRDefault="00EA55B4" w:rsidP="00EA55B4">
      <w:pPr>
        <w:spacing w:line="240" w:lineRule="auto"/>
      </w:pPr>
      <w:r w:rsidRPr="00EA55B4">
        <w:t>DOT, PIN</w:t>
      </w:r>
      <w:r>
        <w:t>,</w:t>
      </w:r>
      <w:r w:rsidRPr="00EA55B4">
        <w:t xml:space="preserve"> and the search requesting organizations will use signed Service Level Agreements (SLA) and SLA addendums or other types of agency agreements, as appropriate to control and regulate the service policy and contract. </w:t>
      </w:r>
    </w:p>
    <w:p w:rsidR="00B82025" w:rsidRPr="00C601F9" w:rsidRDefault="00B82025" w:rsidP="000B34AD">
      <w:pPr>
        <w:spacing w:line="240" w:lineRule="auto"/>
        <w:rPr>
          <w:i/>
          <w:color w:val="1F497D"/>
          <w:szCs w:val="24"/>
        </w:rPr>
      </w:pPr>
    </w:p>
    <w:p w:rsidR="0081553A" w:rsidRDefault="0081553A" w:rsidP="000B34AD">
      <w:pPr>
        <w:pStyle w:val="Heading2"/>
      </w:pPr>
      <w:bookmarkStart w:id="59" w:name="_Toc309561668"/>
      <w:bookmarkStart w:id="60" w:name="_Toc447267877"/>
      <w:bookmarkStart w:id="61" w:name="_Toc447615449"/>
      <w:r w:rsidRPr="00C601F9">
        <w:t>Security</w:t>
      </w:r>
      <w:bookmarkEnd w:id="59"/>
      <w:bookmarkEnd w:id="60"/>
      <w:bookmarkEnd w:id="61"/>
    </w:p>
    <w:p w:rsidR="0065359F" w:rsidRDefault="0065359F" w:rsidP="000B34AD">
      <w:pPr>
        <w:spacing w:line="240" w:lineRule="auto"/>
      </w:pPr>
    </w:p>
    <w:p w:rsidR="00EA55B4" w:rsidRDefault="00EA55B4" w:rsidP="00EA55B4">
      <w:pPr>
        <w:spacing w:line="240" w:lineRule="auto"/>
      </w:pPr>
      <w:r w:rsidRPr="00EA55B4">
        <w:t xml:space="preserve">The </w:t>
      </w:r>
      <w:r>
        <w:t>memoranda of understanding (</w:t>
      </w:r>
      <w:r w:rsidRPr="00EA55B4">
        <w:t>MOUs</w:t>
      </w:r>
      <w:r>
        <w:t>)</w:t>
      </w:r>
      <w:r w:rsidR="006608B9">
        <w:t xml:space="preserve"> between</w:t>
      </w:r>
      <w:r w:rsidRPr="00EA55B4">
        <w:t xml:space="preserve"> partnering organizations will regulate the security requirements. </w:t>
      </w:r>
    </w:p>
    <w:p w:rsidR="00EA55B4" w:rsidRPr="00EA55B4" w:rsidRDefault="00EA55B4" w:rsidP="00EA55B4">
      <w:pPr>
        <w:spacing w:line="240" w:lineRule="auto"/>
      </w:pPr>
    </w:p>
    <w:p w:rsidR="00EA55B4" w:rsidRDefault="00EA55B4" w:rsidP="00EA55B4">
      <w:pPr>
        <w:spacing w:line="240" w:lineRule="auto"/>
      </w:pPr>
      <w:r w:rsidRPr="00EA55B4">
        <w:t>DOT photos will be granted</w:t>
      </w:r>
      <w:r w:rsidR="006608B9" w:rsidRPr="006608B9">
        <w:t xml:space="preserve"> </w:t>
      </w:r>
      <w:r w:rsidR="006608B9" w:rsidRPr="00EA55B4">
        <w:t>only</w:t>
      </w:r>
      <w:r w:rsidRPr="00EA55B4">
        <w:t xml:space="preserve"> to users with the </w:t>
      </w:r>
      <w:r>
        <w:t>“</w:t>
      </w:r>
      <w:r w:rsidRPr="00EA55B4">
        <w:t>DOT</w:t>
      </w:r>
      <w:r>
        <w:t xml:space="preserve"> Photos Users” or “</w:t>
      </w:r>
      <w:r w:rsidRPr="00EA55B4">
        <w:t>DOT History and Photos Users</w:t>
      </w:r>
      <w:r>
        <w:t>”</w:t>
      </w:r>
      <w:r w:rsidRPr="00EA55B4">
        <w:t xml:space="preserve"> entitlement.</w:t>
      </w:r>
    </w:p>
    <w:p w:rsidR="00EA55B4" w:rsidRPr="00EA55B4" w:rsidRDefault="00EA55B4" w:rsidP="00EA55B4">
      <w:pPr>
        <w:spacing w:line="240" w:lineRule="auto"/>
      </w:pPr>
    </w:p>
    <w:p w:rsidR="00EA55B4" w:rsidRPr="00EA55B4" w:rsidRDefault="00EA55B4" w:rsidP="00EA55B4">
      <w:pPr>
        <w:spacing w:line="240" w:lineRule="auto"/>
      </w:pPr>
      <w:r w:rsidRPr="00EA55B4">
        <w:t>Entitlements may be conveye</w:t>
      </w:r>
      <w:r>
        <w:t xml:space="preserve">d </w:t>
      </w:r>
      <w:r w:rsidRPr="00EA55B4">
        <w:t xml:space="preserve">by including a user </w:t>
      </w:r>
      <w:r w:rsidR="006608B9" w:rsidRPr="00EA55B4">
        <w:t>ID</w:t>
      </w:r>
      <w:r w:rsidRPr="00EA55B4">
        <w:t xml:space="preserve"> or self-assertion.</w:t>
      </w:r>
    </w:p>
    <w:p w:rsidR="00B82025" w:rsidRPr="00C601F9" w:rsidRDefault="00B82025" w:rsidP="000B34AD">
      <w:pPr>
        <w:spacing w:line="240" w:lineRule="auto"/>
        <w:rPr>
          <w:i/>
          <w:color w:val="0000FF"/>
        </w:rPr>
      </w:pPr>
    </w:p>
    <w:p w:rsidR="0081553A" w:rsidRDefault="0081553A" w:rsidP="000B34AD">
      <w:pPr>
        <w:pStyle w:val="Heading2"/>
      </w:pPr>
      <w:bookmarkStart w:id="62" w:name="_Toc309561669"/>
      <w:bookmarkStart w:id="63" w:name="_Toc447267878"/>
      <w:bookmarkStart w:id="64" w:name="_Toc447615450"/>
      <w:r w:rsidRPr="00C601F9">
        <w:t>Privacy</w:t>
      </w:r>
      <w:bookmarkEnd w:id="62"/>
      <w:bookmarkEnd w:id="63"/>
      <w:bookmarkEnd w:id="64"/>
    </w:p>
    <w:p w:rsidR="00915DE8" w:rsidRPr="00915DE8" w:rsidRDefault="00915DE8" w:rsidP="000B34AD">
      <w:pPr>
        <w:spacing w:line="240" w:lineRule="auto"/>
      </w:pPr>
    </w:p>
    <w:p w:rsidR="00EA55B4" w:rsidRDefault="00EA55B4" w:rsidP="00EA55B4">
      <w:pPr>
        <w:spacing w:line="240" w:lineRule="auto"/>
      </w:pPr>
      <w:r w:rsidRPr="00EA55B4">
        <w:t xml:space="preserve">The service will adhere to the laws of the state or other jurisdiction that protect the </w:t>
      </w:r>
      <w:r w:rsidR="006608B9" w:rsidRPr="00EA55B4">
        <w:t>privacy and civil liberties</w:t>
      </w:r>
      <w:r w:rsidRPr="00EA55B4">
        <w:t xml:space="preserve"> of its citizens.</w:t>
      </w:r>
    </w:p>
    <w:p w:rsidR="00EA55B4" w:rsidRPr="00EA55B4" w:rsidRDefault="00EA55B4" w:rsidP="00EA55B4">
      <w:pPr>
        <w:spacing w:line="240" w:lineRule="auto"/>
      </w:pPr>
    </w:p>
    <w:p w:rsidR="00EA55B4" w:rsidRPr="00EA55B4" w:rsidRDefault="00EA55B4" w:rsidP="00EA55B4">
      <w:pPr>
        <w:spacing w:line="240" w:lineRule="auto"/>
      </w:pPr>
      <w:r w:rsidRPr="00EA55B4">
        <w:lastRenderedPageBreak/>
        <w:t>The signed SLA will further define specific privacy and civil liberty policy requirements as directed by the data owner.</w:t>
      </w:r>
    </w:p>
    <w:p w:rsidR="00B82025" w:rsidRPr="00C601F9" w:rsidRDefault="00B82025" w:rsidP="000B34AD">
      <w:pPr>
        <w:spacing w:line="240" w:lineRule="auto"/>
        <w:ind w:left="720"/>
        <w:rPr>
          <w:b/>
          <w:i/>
          <w:color w:val="0000FF"/>
        </w:rPr>
      </w:pPr>
    </w:p>
    <w:p w:rsidR="0081553A" w:rsidRPr="00C601F9" w:rsidRDefault="0081553A" w:rsidP="000B34AD">
      <w:pPr>
        <w:pStyle w:val="Heading2"/>
      </w:pPr>
      <w:bookmarkStart w:id="65" w:name="_Toc309561670"/>
      <w:bookmarkStart w:id="66" w:name="_Toc447267879"/>
      <w:bookmarkStart w:id="67" w:name="_Toc447615451"/>
      <w:r w:rsidRPr="00C601F9">
        <w:t>Other Requirements</w:t>
      </w:r>
      <w:bookmarkEnd w:id="65"/>
      <w:bookmarkEnd w:id="66"/>
      <w:bookmarkEnd w:id="67"/>
    </w:p>
    <w:p w:rsidR="00B82025" w:rsidRPr="00C601F9" w:rsidRDefault="00B82025" w:rsidP="000B34AD">
      <w:pPr>
        <w:spacing w:line="240" w:lineRule="auto"/>
      </w:pPr>
    </w:p>
    <w:p w:rsidR="0092728B" w:rsidRPr="00C601F9" w:rsidRDefault="0092728B" w:rsidP="000B34AD">
      <w:pPr>
        <w:spacing w:line="240" w:lineRule="auto"/>
      </w:pPr>
      <w:r w:rsidRPr="00C601F9">
        <w:t>N</w:t>
      </w:r>
      <w:r w:rsidR="00EA55B4">
        <w:t>/A</w:t>
      </w:r>
      <w:r w:rsidR="00E45073">
        <w:t>.</w:t>
      </w:r>
    </w:p>
    <w:bookmarkEnd w:id="58"/>
    <w:p w:rsidR="00B82025" w:rsidRPr="00C601F9" w:rsidRDefault="00B82025" w:rsidP="000B34AD">
      <w:pPr>
        <w:pStyle w:val="JRABullets"/>
        <w:spacing w:line="240" w:lineRule="auto"/>
        <w:jc w:val="left"/>
        <w:rPr>
          <w:rFonts w:cs="Times New Roman"/>
          <w:i/>
          <w:color w:val="1F497D"/>
          <w:sz w:val="24"/>
          <w:szCs w:val="24"/>
        </w:rPr>
      </w:pPr>
    </w:p>
    <w:p w:rsidR="0092728B" w:rsidRPr="00C601F9" w:rsidRDefault="0081553A" w:rsidP="000B34AD">
      <w:pPr>
        <w:pStyle w:val="Heading1"/>
      </w:pPr>
      <w:bookmarkStart w:id="68" w:name="_Toc309561671"/>
      <w:bookmarkStart w:id="69" w:name="_Toc447267880"/>
      <w:bookmarkStart w:id="70" w:name="_Toc447615452"/>
      <w:r w:rsidRPr="00C601F9">
        <w:t>Additional Information</w:t>
      </w:r>
      <w:bookmarkEnd w:id="68"/>
      <w:bookmarkEnd w:id="69"/>
      <w:bookmarkEnd w:id="70"/>
    </w:p>
    <w:p w:rsidR="0092728B" w:rsidRPr="00C601F9" w:rsidRDefault="0092728B" w:rsidP="000B34AD">
      <w:pPr>
        <w:spacing w:line="240" w:lineRule="auto"/>
      </w:pPr>
    </w:p>
    <w:p w:rsidR="0092728B" w:rsidRPr="00C601F9" w:rsidRDefault="0092728B" w:rsidP="000B34AD">
      <w:pPr>
        <w:spacing w:line="240" w:lineRule="auto"/>
      </w:pPr>
      <w:r w:rsidRPr="00C601F9">
        <w:t>N</w:t>
      </w:r>
      <w:r w:rsidR="00EA55B4">
        <w:t>/A</w:t>
      </w:r>
      <w:r w:rsidR="00E45073">
        <w:t>.</w:t>
      </w:r>
    </w:p>
    <w:p w:rsidR="0092728B" w:rsidRPr="00C601F9" w:rsidRDefault="0092728B" w:rsidP="000B34AD">
      <w:pPr>
        <w:spacing w:line="240" w:lineRule="auto"/>
      </w:pPr>
    </w:p>
    <w:p w:rsidR="00B82025" w:rsidRDefault="0081553A" w:rsidP="000B34AD">
      <w:pPr>
        <w:pStyle w:val="Heading1"/>
        <w:keepNext/>
      </w:pPr>
      <w:bookmarkStart w:id="71" w:name="_Toc309561672"/>
      <w:bookmarkStart w:id="72" w:name="_Toc447267881"/>
      <w:bookmarkStart w:id="73" w:name="_Toc447615453"/>
      <w:r w:rsidRPr="00C601F9">
        <w:t>Service Model</w:t>
      </w:r>
      <w:bookmarkEnd w:id="71"/>
      <w:bookmarkEnd w:id="72"/>
      <w:bookmarkEnd w:id="73"/>
    </w:p>
    <w:p w:rsidR="000B34AD" w:rsidRPr="000B34AD" w:rsidRDefault="000B34AD" w:rsidP="000B34AD"/>
    <w:p w:rsidR="0081553A" w:rsidRPr="00C601F9" w:rsidRDefault="0081553A" w:rsidP="000B34AD">
      <w:pPr>
        <w:pStyle w:val="Heading2"/>
      </w:pPr>
      <w:bookmarkStart w:id="74" w:name="_Toc309561673"/>
      <w:bookmarkStart w:id="75" w:name="_Toc447267882"/>
      <w:bookmarkStart w:id="76" w:name="_Toc447615454"/>
      <w:r w:rsidRPr="00C601F9">
        <w:t>Information Model</w:t>
      </w:r>
      <w:bookmarkEnd w:id="74"/>
      <w:bookmarkEnd w:id="75"/>
      <w:bookmarkEnd w:id="76"/>
    </w:p>
    <w:p w:rsidR="00B82025" w:rsidRDefault="00B82025" w:rsidP="000B34AD">
      <w:pPr>
        <w:spacing w:line="240" w:lineRule="auto"/>
        <w:rPr>
          <w:szCs w:val="24"/>
        </w:rPr>
      </w:pPr>
    </w:p>
    <w:p w:rsidR="00EA55B4" w:rsidRPr="00EA55B4" w:rsidRDefault="00EA55B4" w:rsidP="000B34AD">
      <w:pPr>
        <w:spacing w:line="240" w:lineRule="auto"/>
        <w:rPr>
          <w:szCs w:val="24"/>
        </w:rPr>
      </w:pPr>
    </w:p>
    <w:p w:rsidR="00EA55B4" w:rsidRPr="00EA55B4" w:rsidRDefault="009D6CF4" w:rsidP="00EA55B4">
      <w:pPr>
        <w:spacing w:line="240" w:lineRule="auto"/>
        <w:jc w:val="center"/>
        <w:rPr>
          <w:szCs w:val="24"/>
        </w:rPr>
      </w:pPr>
      <w:r>
        <w:rPr>
          <w:noProof/>
        </w:rPr>
        <w:pict>
          <v:shape id="Picture 0" o:spid="_x0000_i1025" type="#_x0000_t75" alt="DomainModel.gif" style="width:384pt;height:378pt;visibility:visible;mso-wrap-style:square">
            <v:imagedata r:id="rId14" o:title="DomainModel"/>
          </v:shape>
        </w:pict>
      </w:r>
    </w:p>
    <w:p w:rsidR="00EA55B4" w:rsidRPr="00EA55B4" w:rsidRDefault="00EA55B4" w:rsidP="00EA55B4">
      <w:pPr>
        <w:widowControl/>
        <w:spacing w:before="120" w:after="120" w:line="240" w:lineRule="auto"/>
        <w:jc w:val="center"/>
        <w:rPr>
          <w:rFonts w:cs="Arial"/>
          <w:b/>
          <w:bCs/>
          <w:sz w:val="22"/>
          <w:szCs w:val="22"/>
        </w:rPr>
      </w:pPr>
      <w:bookmarkStart w:id="77" w:name="_Ref328660943"/>
      <w:r w:rsidRPr="00EA55B4">
        <w:rPr>
          <w:rFonts w:cs="Arial"/>
          <w:b/>
          <w:bCs/>
          <w:sz w:val="22"/>
          <w:szCs w:val="22"/>
        </w:rPr>
        <w:t xml:space="preserve">Figure </w:t>
      </w:r>
      <w:r w:rsidRPr="00EA55B4">
        <w:rPr>
          <w:rFonts w:cs="Arial"/>
          <w:b/>
          <w:bCs/>
          <w:sz w:val="22"/>
          <w:szCs w:val="22"/>
        </w:rPr>
        <w:fldChar w:fldCharType="begin"/>
      </w:r>
      <w:r w:rsidRPr="00EA55B4">
        <w:rPr>
          <w:rFonts w:cs="Arial"/>
          <w:b/>
          <w:bCs/>
          <w:sz w:val="22"/>
          <w:szCs w:val="22"/>
        </w:rPr>
        <w:instrText xml:space="preserve"> SEQ Figure \* ARABIC </w:instrText>
      </w:r>
      <w:r w:rsidRPr="00EA55B4">
        <w:rPr>
          <w:rFonts w:cs="Arial"/>
          <w:b/>
          <w:bCs/>
          <w:sz w:val="22"/>
          <w:szCs w:val="22"/>
        </w:rPr>
        <w:fldChar w:fldCharType="separate"/>
      </w:r>
      <w:r w:rsidR="006608B9">
        <w:rPr>
          <w:rFonts w:cs="Arial"/>
          <w:b/>
          <w:bCs/>
          <w:noProof/>
          <w:sz w:val="22"/>
          <w:szCs w:val="22"/>
        </w:rPr>
        <w:t>1</w:t>
      </w:r>
      <w:r w:rsidRPr="00EA55B4">
        <w:rPr>
          <w:rFonts w:cs="Arial"/>
          <w:b/>
          <w:bCs/>
          <w:noProof/>
          <w:sz w:val="22"/>
          <w:szCs w:val="22"/>
        </w:rPr>
        <w:fldChar w:fldCharType="end"/>
      </w:r>
      <w:r>
        <w:rPr>
          <w:rFonts w:cs="Arial"/>
          <w:b/>
          <w:bCs/>
          <w:sz w:val="22"/>
          <w:szCs w:val="22"/>
        </w:rPr>
        <w:t>—</w:t>
      </w:r>
      <w:r w:rsidRPr="00EA55B4">
        <w:rPr>
          <w:rFonts w:cs="Arial"/>
          <w:b/>
          <w:bCs/>
          <w:sz w:val="22"/>
          <w:szCs w:val="22"/>
        </w:rPr>
        <w:t>Person Photo Search Results Data Model</w:t>
      </w:r>
      <w:bookmarkEnd w:id="77"/>
    </w:p>
    <w:p w:rsidR="0081553A" w:rsidRDefault="0081553A" w:rsidP="000B34AD">
      <w:pPr>
        <w:pStyle w:val="Heading3"/>
      </w:pPr>
      <w:bookmarkStart w:id="78" w:name="_Toc309561674"/>
      <w:bookmarkStart w:id="79" w:name="_Toc447267883"/>
      <w:bookmarkStart w:id="80" w:name="_Toc447615455"/>
      <w:r w:rsidRPr="00C601F9">
        <w:lastRenderedPageBreak/>
        <w:t>IEPD Reference</w:t>
      </w:r>
      <w:bookmarkEnd w:id="78"/>
      <w:bookmarkEnd w:id="79"/>
      <w:bookmarkEnd w:id="80"/>
    </w:p>
    <w:p w:rsidR="000461D9" w:rsidRPr="000461D9" w:rsidRDefault="000461D9" w:rsidP="000B34AD">
      <w:pPr>
        <w:spacing w:line="240" w:lineRule="auto"/>
      </w:pPr>
    </w:p>
    <w:p w:rsidR="00EA55B4" w:rsidRPr="00EA55B4" w:rsidRDefault="00EA55B4" w:rsidP="00EA55B4">
      <w:pPr>
        <w:pStyle w:val="Heading4"/>
      </w:pPr>
      <w:bookmarkStart w:id="81" w:name="_Toc447615456"/>
      <w:r w:rsidRPr="00EA55B4">
        <w:t>Schemas</w:t>
      </w:r>
      <w:bookmarkEnd w:id="81"/>
    </w:p>
    <w:p w:rsidR="00EA55B4" w:rsidRDefault="00EA55B4" w:rsidP="00EA55B4">
      <w:pPr>
        <w:spacing w:line="240" w:lineRule="auto"/>
      </w:pPr>
    </w:p>
    <w:p w:rsidR="00EA55B4" w:rsidRPr="00EA55B4" w:rsidRDefault="00EA55B4" w:rsidP="00EA55B4">
      <w:pPr>
        <w:spacing w:line="240" w:lineRule="auto"/>
      </w:pPr>
      <w:r w:rsidRPr="00EA55B4">
        <w:t xml:space="preserve">All </w:t>
      </w:r>
      <w:r w:rsidR="006608B9">
        <w:t xml:space="preserve">of </w:t>
      </w:r>
      <w:r w:rsidRPr="00EA55B4">
        <w:t xml:space="preserve">the schemas are found in the </w:t>
      </w:r>
      <w:proofErr w:type="spellStart"/>
      <w:r w:rsidRPr="00EA55B4">
        <w:t>PersonPhotoSearch_IEPD</w:t>
      </w:r>
      <w:proofErr w:type="spellEnd"/>
      <w:r w:rsidRPr="00EA55B4">
        <w:t>/</w:t>
      </w:r>
      <w:proofErr w:type="spellStart"/>
      <w:r w:rsidRPr="00EA55B4">
        <w:t>xsd</w:t>
      </w:r>
      <w:proofErr w:type="spellEnd"/>
      <w:r w:rsidRPr="00EA55B4">
        <w:t xml:space="preserve"> folder.</w:t>
      </w:r>
      <w:bookmarkStart w:id="82" w:name="_Toc243972588"/>
      <w:r w:rsidRPr="00EA55B4">
        <w:t xml:space="preserve"> </w:t>
      </w:r>
      <w:bookmarkEnd w:id="82"/>
    </w:p>
    <w:p w:rsidR="00B82025" w:rsidRDefault="00B82025" w:rsidP="000B34AD">
      <w:pPr>
        <w:spacing w:line="240" w:lineRule="auto"/>
      </w:pPr>
    </w:p>
    <w:p w:rsidR="0081553A" w:rsidRPr="00C601F9" w:rsidRDefault="0081553A" w:rsidP="000B34AD">
      <w:pPr>
        <w:pStyle w:val="Heading3"/>
      </w:pPr>
      <w:bookmarkStart w:id="83" w:name="_Toc309561675"/>
      <w:bookmarkStart w:id="84" w:name="_Toc447267884"/>
      <w:bookmarkStart w:id="85" w:name="_Toc447615457"/>
      <w:r w:rsidRPr="00C601F9">
        <w:t>Data Inputs</w:t>
      </w:r>
      <w:bookmarkEnd w:id="83"/>
      <w:bookmarkEnd w:id="84"/>
      <w:bookmarkEnd w:id="85"/>
      <w:r w:rsidRPr="00C601F9">
        <w:t xml:space="preserve"> </w:t>
      </w:r>
    </w:p>
    <w:p w:rsidR="000712E8" w:rsidRPr="00EA55B4" w:rsidRDefault="000712E8" w:rsidP="000B34AD">
      <w:pPr>
        <w:spacing w:line="240" w:lineRule="auto"/>
      </w:pPr>
    </w:p>
    <w:p w:rsidR="00EA55B4" w:rsidRDefault="00EA55B4" w:rsidP="00EA55B4">
      <w:pPr>
        <w:pStyle w:val="Heading4"/>
      </w:pPr>
      <w:bookmarkStart w:id="86" w:name="_Ref328661487"/>
      <w:bookmarkStart w:id="87" w:name="_Toc447615458"/>
      <w:r w:rsidRPr="00EA55B4">
        <w:t>Person Photo Search Results Response</w:t>
      </w:r>
      <w:bookmarkEnd w:id="86"/>
      <w:bookmarkEnd w:id="87"/>
    </w:p>
    <w:p w:rsidR="00247093" w:rsidRPr="00247093" w:rsidRDefault="00247093" w:rsidP="00247093"/>
    <w:p w:rsidR="00EA55B4" w:rsidRDefault="00EA55B4" w:rsidP="00EA55B4">
      <w:pPr>
        <w:spacing w:line="240" w:lineRule="auto"/>
      </w:pPr>
      <w:r w:rsidRPr="00EA55B4">
        <w:t xml:space="preserve">Photo and demographic information returned from a photo data source. </w:t>
      </w:r>
    </w:p>
    <w:p w:rsidR="00247093" w:rsidRPr="00EA55B4" w:rsidRDefault="00247093" w:rsidP="00EA55B4">
      <w:pPr>
        <w:spacing w:line="240" w:lineRule="auto"/>
      </w:pPr>
    </w:p>
    <w:p w:rsidR="00EA55B4" w:rsidRDefault="00EA55B4" w:rsidP="00EA55B4">
      <w:pPr>
        <w:spacing w:line="240" w:lineRule="auto"/>
        <w:rPr>
          <w:i/>
          <w:iCs/>
          <w:u w:val="single"/>
        </w:rPr>
      </w:pPr>
      <w:r w:rsidRPr="00EA55B4">
        <w:rPr>
          <w:i/>
          <w:iCs/>
          <w:u w:val="single"/>
        </w:rPr>
        <w:t>Schema</w:t>
      </w:r>
    </w:p>
    <w:p w:rsidR="00247093" w:rsidRPr="00EA55B4" w:rsidRDefault="00247093" w:rsidP="00EA55B4">
      <w:pPr>
        <w:spacing w:line="240" w:lineRule="auto"/>
        <w:rPr>
          <w:i/>
          <w:iCs/>
          <w:u w:val="single"/>
        </w:rPr>
      </w:pPr>
    </w:p>
    <w:p w:rsidR="00EA55B4" w:rsidRDefault="00EA55B4" w:rsidP="00EA55B4">
      <w:pPr>
        <w:spacing w:line="240" w:lineRule="auto"/>
      </w:pPr>
      <w:proofErr w:type="spellStart"/>
      <w:r w:rsidRPr="00EA55B4">
        <w:t>PersonPhotoSearch_IEPD</w:t>
      </w:r>
      <w:proofErr w:type="spellEnd"/>
      <w:r w:rsidRPr="00EA55B4">
        <w:t>/</w:t>
      </w:r>
      <w:proofErr w:type="spellStart"/>
      <w:r w:rsidRPr="00EA55B4">
        <w:t>xsd</w:t>
      </w:r>
      <w:proofErr w:type="spellEnd"/>
      <w:r w:rsidRPr="00EA55B4">
        <w:t>/</w:t>
      </w:r>
      <w:proofErr w:type="spellStart"/>
      <w:r w:rsidRPr="00EA55B4">
        <w:t>PersonPhotoSearchResponse.xsd</w:t>
      </w:r>
      <w:proofErr w:type="spellEnd"/>
    </w:p>
    <w:p w:rsidR="00247093" w:rsidRPr="00EA55B4" w:rsidRDefault="00247093" w:rsidP="00EA55B4">
      <w:pPr>
        <w:spacing w:line="240" w:lineRule="auto"/>
      </w:pPr>
    </w:p>
    <w:p w:rsidR="00EA55B4" w:rsidRDefault="00EA55B4" w:rsidP="00EA55B4">
      <w:pPr>
        <w:spacing w:line="240" w:lineRule="auto"/>
        <w:rPr>
          <w:i/>
          <w:iCs/>
          <w:u w:val="single"/>
        </w:rPr>
      </w:pPr>
      <w:r w:rsidRPr="00EA55B4">
        <w:rPr>
          <w:i/>
          <w:iCs/>
          <w:u w:val="single"/>
        </w:rPr>
        <w:t>Fields</w:t>
      </w:r>
    </w:p>
    <w:p w:rsidR="00247093" w:rsidRPr="00EA55B4" w:rsidRDefault="00247093" w:rsidP="00EA55B4">
      <w:pPr>
        <w:spacing w:line="240" w:lineRule="auto"/>
        <w:rPr>
          <w:i/>
          <w:iCs/>
          <w:u w:val="single"/>
        </w:rPr>
      </w:pPr>
    </w:p>
    <w:p w:rsidR="00EA55B4" w:rsidRDefault="00EA55B4" w:rsidP="00EA55B4">
      <w:pPr>
        <w:spacing w:line="240" w:lineRule="auto"/>
      </w:pPr>
      <w:r w:rsidRPr="00EA55B4">
        <w:t xml:space="preserve">Fields returned by each system are enumerated in the </w:t>
      </w:r>
      <w:proofErr w:type="spellStart"/>
      <w:r w:rsidRPr="00EA55B4">
        <w:t>mapping.xlsx</w:t>
      </w:r>
      <w:proofErr w:type="spellEnd"/>
      <w:r w:rsidRPr="00EA55B4">
        <w:t xml:space="preserve"> document. See the table below for fields returned by each system.</w:t>
      </w:r>
    </w:p>
    <w:p w:rsidR="00247093" w:rsidRPr="00EA55B4" w:rsidRDefault="00247093" w:rsidP="00EA55B4">
      <w:pPr>
        <w:spacing w:line="240" w:lineRule="auto"/>
      </w:pPr>
    </w:p>
    <w:tbl>
      <w:tblPr>
        <w:tblStyle w:val="TableGrid"/>
        <w:tblW w:w="0" w:type="auto"/>
        <w:jc w:val="center"/>
        <w:tblCellMar>
          <w:left w:w="115" w:type="dxa"/>
          <w:right w:w="115" w:type="dxa"/>
        </w:tblCellMar>
        <w:tblLook w:val="04A0" w:firstRow="1" w:lastRow="0" w:firstColumn="1" w:lastColumn="0" w:noHBand="0" w:noVBand="1"/>
      </w:tblPr>
      <w:tblGrid>
        <w:gridCol w:w="2402"/>
        <w:gridCol w:w="4682"/>
        <w:gridCol w:w="732"/>
        <w:gridCol w:w="630"/>
      </w:tblGrid>
      <w:tr w:rsidR="00EA55B4" w:rsidRPr="00EA55B4" w:rsidTr="00247093">
        <w:trPr>
          <w:trHeight w:val="432"/>
          <w:tblHeader/>
          <w:jc w:val="center"/>
        </w:trPr>
        <w:tc>
          <w:tcPr>
            <w:tcW w:w="0" w:type="auto"/>
            <w:shd w:val="clear" w:color="auto" w:fill="D9D9D9"/>
            <w:vAlign w:val="center"/>
            <w:hideMark/>
          </w:tcPr>
          <w:p w:rsidR="00EA55B4" w:rsidRPr="00247093" w:rsidRDefault="00EA55B4" w:rsidP="00247093">
            <w:pPr>
              <w:spacing w:line="240" w:lineRule="auto"/>
              <w:jc w:val="center"/>
              <w:rPr>
                <w:b/>
                <w:bCs/>
                <w:sz w:val="22"/>
                <w:szCs w:val="22"/>
              </w:rPr>
            </w:pPr>
            <w:r w:rsidRPr="00247093">
              <w:rPr>
                <w:b/>
                <w:bCs/>
                <w:sz w:val="22"/>
                <w:szCs w:val="22"/>
              </w:rPr>
              <w:t>Property</w:t>
            </w:r>
          </w:p>
        </w:tc>
        <w:tc>
          <w:tcPr>
            <w:tcW w:w="0" w:type="auto"/>
            <w:shd w:val="clear" w:color="auto" w:fill="D9D9D9"/>
            <w:vAlign w:val="center"/>
            <w:hideMark/>
          </w:tcPr>
          <w:p w:rsidR="00EA55B4" w:rsidRPr="00247093" w:rsidRDefault="00EA55B4" w:rsidP="00247093">
            <w:pPr>
              <w:spacing w:line="240" w:lineRule="auto"/>
              <w:jc w:val="center"/>
              <w:rPr>
                <w:b/>
                <w:bCs/>
                <w:sz w:val="22"/>
                <w:szCs w:val="22"/>
              </w:rPr>
            </w:pPr>
            <w:r w:rsidRPr="00247093">
              <w:rPr>
                <w:b/>
                <w:bCs/>
                <w:sz w:val="22"/>
                <w:szCs w:val="22"/>
              </w:rPr>
              <w:t>Description</w:t>
            </w:r>
          </w:p>
        </w:tc>
        <w:tc>
          <w:tcPr>
            <w:tcW w:w="0" w:type="auto"/>
            <w:shd w:val="clear" w:color="auto" w:fill="D9D9D9"/>
            <w:vAlign w:val="center"/>
            <w:hideMark/>
          </w:tcPr>
          <w:p w:rsidR="00EA55B4" w:rsidRPr="00247093" w:rsidRDefault="00EA55B4" w:rsidP="00247093">
            <w:pPr>
              <w:spacing w:line="240" w:lineRule="auto"/>
              <w:jc w:val="center"/>
              <w:rPr>
                <w:b/>
                <w:bCs/>
                <w:sz w:val="22"/>
                <w:szCs w:val="22"/>
              </w:rPr>
            </w:pPr>
            <w:r w:rsidRPr="00247093">
              <w:rPr>
                <w:b/>
                <w:bCs/>
                <w:sz w:val="22"/>
                <w:szCs w:val="22"/>
              </w:rPr>
              <w:t>DOT</w:t>
            </w:r>
          </w:p>
        </w:tc>
        <w:tc>
          <w:tcPr>
            <w:tcW w:w="0" w:type="auto"/>
            <w:shd w:val="clear" w:color="auto" w:fill="D9D9D9"/>
            <w:vAlign w:val="center"/>
            <w:hideMark/>
          </w:tcPr>
          <w:p w:rsidR="00EA55B4" w:rsidRPr="00247093" w:rsidRDefault="00EA55B4" w:rsidP="00247093">
            <w:pPr>
              <w:spacing w:line="240" w:lineRule="auto"/>
              <w:jc w:val="center"/>
              <w:rPr>
                <w:b/>
                <w:bCs/>
                <w:sz w:val="22"/>
                <w:szCs w:val="22"/>
              </w:rPr>
            </w:pPr>
            <w:r w:rsidRPr="00247093">
              <w:rPr>
                <w:b/>
                <w:bCs/>
                <w:sz w:val="22"/>
                <w:szCs w:val="22"/>
              </w:rPr>
              <w:t>PIN</w:t>
            </w:r>
          </w:p>
        </w:tc>
      </w:tr>
      <w:tr w:rsidR="00EA55B4" w:rsidRPr="00EA55B4" w:rsidTr="00247093">
        <w:trPr>
          <w:trHeight w:val="368"/>
          <w:jc w:val="center"/>
        </w:trPr>
        <w:tc>
          <w:tcPr>
            <w:tcW w:w="0" w:type="auto"/>
            <w:gridSpan w:val="4"/>
            <w:shd w:val="clear" w:color="auto" w:fill="DEEAF6"/>
            <w:vAlign w:val="center"/>
            <w:hideMark/>
          </w:tcPr>
          <w:p w:rsidR="00EA55B4" w:rsidRPr="00247093" w:rsidRDefault="00EA55B4" w:rsidP="00247093">
            <w:pPr>
              <w:spacing w:line="240" w:lineRule="auto"/>
              <w:jc w:val="left"/>
              <w:rPr>
                <w:b/>
                <w:sz w:val="22"/>
                <w:szCs w:val="22"/>
              </w:rPr>
            </w:pPr>
            <w:r w:rsidRPr="00247093">
              <w:rPr>
                <w:b/>
                <w:sz w:val="22"/>
                <w:szCs w:val="22"/>
              </w:rPr>
              <w:t>Photo System Response Information</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System Name</w:t>
            </w:r>
          </w:p>
        </w:tc>
        <w:tc>
          <w:tcPr>
            <w:tcW w:w="0" w:type="auto"/>
            <w:hideMark/>
          </w:tcPr>
          <w:p w:rsidR="00EA55B4" w:rsidRPr="006608B9" w:rsidRDefault="00EA55B4" w:rsidP="00EA55B4">
            <w:pPr>
              <w:spacing w:line="240" w:lineRule="auto"/>
              <w:rPr>
                <w:sz w:val="22"/>
                <w:szCs w:val="22"/>
              </w:rPr>
            </w:pPr>
            <w:r w:rsidRPr="006608B9">
              <w:rPr>
                <w:sz w:val="22"/>
                <w:szCs w:val="22"/>
              </w:rPr>
              <w:t>Name of responding system</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Request Status</w:t>
            </w:r>
          </w:p>
        </w:tc>
        <w:tc>
          <w:tcPr>
            <w:tcW w:w="0" w:type="auto"/>
            <w:hideMark/>
          </w:tcPr>
          <w:p w:rsidR="00EA55B4" w:rsidRPr="006608B9" w:rsidRDefault="00EA55B4" w:rsidP="00EA55B4">
            <w:pPr>
              <w:spacing w:line="240" w:lineRule="auto"/>
              <w:rPr>
                <w:sz w:val="22"/>
                <w:szCs w:val="22"/>
              </w:rPr>
            </w:pPr>
            <w:r w:rsidRPr="006608B9">
              <w:rPr>
                <w:sz w:val="22"/>
                <w:szCs w:val="22"/>
              </w:rPr>
              <w:t>Status of search request to system</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Search Criteria</w:t>
            </w:r>
          </w:p>
        </w:tc>
        <w:tc>
          <w:tcPr>
            <w:tcW w:w="0" w:type="auto"/>
            <w:hideMark/>
          </w:tcPr>
          <w:p w:rsidR="00EA55B4" w:rsidRPr="006608B9" w:rsidRDefault="00EA55B4" w:rsidP="00EA55B4">
            <w:pPr>
              <w:spacing w:line="240" w:lineRule="auto"/>
              <w:rPr>
                <w:sz w:val="22"/>
                <w:szCs w:val="22"/>
              </w:rPr>
            </w:pPr>
            <w:r w:rsidRPr="006608B9">
              <w:rPr>
                <w:sz w:val="22"/>
                <w:szCs w:val="22"/>
              </w:rPr>
              <w:t>Text string with criteria sent to the system</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Secondary Search</w:t>
            </w:r>
          </w:p>
        </w:tc>
        <w:tc>
          <w:tcPr>
            <w:tcW w:w="0" w:type="auto"/>
            <w:hideMark/>
          </w:tcPr>
          <w:p w:rsidR="00EA55B4" w:rsidRPr="006608B9" w:rsidRDefault="006608B9" w:rsidP="00EA55B4">
            <w:pPr>
              <w:spacing w:line="240" w:lineRule="auto"/>
              <w:rPr>
                <w:sz w:val="22"/>
                <w:szCs w:val="22"/>
              </w:rPr>
            </w:pPr>
            <w:r w:rsidRPr="006608B9">
              <w:rPr>
                <w:sz w:val="22"/>
                <w:szCs w:val="22"/>
              </w:rPr>
              <w:t>T</w:t>
            </w:r>
            <w:r w:rsidR="00EA55B4" w:rsidRPr="006608B9">
              <w:rPr>
                <w:sz w:val="22"/>
                <w:szCs w:val="22"/>
              </w:rPr>
              <w:t>rue if the results were from a secondary search</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368"/>
          <w:jc w:val="center"/>
        </w:trPr>
        <w:tc>
          <w:tcPr>
            <w:tcW w:w="0" w:type="auto"/>
            <w:gridSpan w:val="4"/>
            <w:shd w:val="clear" w:color="auto" w:fill="DEEAF6"/>
            <w:vAlign w:val="center"/>
            <w:hideMark/>
          </w:tcPr>
          <w:p w:rsidR="00EA55B4" w:rsidRPr="006608B9" w:rsidRDefault="00EA55B4" w:rsidP="00247093">
            <w:pPr>
              <w:spacing w:line="240" w:lineRule="auto"/>
              <w:jc w:val="left"/>
              <w:rPr>
                <w:b/>
                <w:sz w:val="22"/>
                <w:szCs w:val="22"/>
              </w:rPr>
            </w:pPr>
            <w:r w:rsidRPr="006608B9">
              <w:rPr>
                <w:b/>
                <w:sz w:val="22"/>
                <w:szCs w:val="22"/>
              </w:rPr>
              <w:t>Photo Person Information</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Name/First Name</w:t>
            </w:r>
          </w:p>
        </w:tc>
        <w:tc>
          <w:tcPr>
            <w:tcW w:w="0" w:type="auto"/>
            <w:hideMark/>
          </w:tcPr>
          <w:p w:rsidR="00EA55B4" w:rsidRPr="006608B9" w:rsidRDefault="00EA55B4" w:rsidP="00EA55B4">
            <w:pPr>
              <w:spacing w:line="240" w:lineRule="auto"/>
              <w:rPr>
                <w:sz w:val="22"/>
                <w:szCs w:val="22"/>
              </w:rPr>
            </w:pPr>
            <w:r w:rsidRPr="006608B9">
              <w:rPr>
                <w:sz w:val="22"/>
                <w:szCs w:val="22"/>
              </w:rPr>
              <w:t>Subject first name</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Name/Middle Name</w:t>
            </w:r>
          </w:p>
        </w:tc>
        <w:tc>
          <w:tcPr>
            <w:tcW w:w="0" w:type="auto"/>
            <w:hideMark/>
          </w:tcPr>
          <w:p w:rsidR="00EA55B4" w:rsidRPr="006608B9" w:rsidRDefault="00EA55B4" w:rsidP="00EA55B4">
            <w:pPr>
              <w:spacing w:line="240" w:lineRule="auto"/>
              <w:rPr>
                <w:sz w:val="22"/>
                <w:szCs w:val="22"/>
              </w:rPr>
            </w:pPr>
            <w:r w:rsidRPr="006608B9">
              <w:rPr>
                <w:sz w:val="22"/>
                <w:szCs w:val="22"/>
              </w:rPr>
              <w:t>Subject middle name</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Name/Last Name</w:t>
            </w:r>
          </w:p>
        </w:tc>
        <w:tc>
          <w:tcPr>
            <w:tcW w:w="0" w:type="auto"/>
            <w:hideMark/>
          </w:tcPr>
          <w:p w:rsidR="00EA55B4" w:rsidRPr="006608B9" w:rsidRDefault="00EA55B4" w:rsidP="00EA55B4">
            <w:pPr>
              <w:spacing w:line="240" w:lineRule="auto"/>
              <w:rPr>
                <w:sz w:val="22"/>
                <w:szCs w:val="22"/>
              </w:rPr>
            </w:pPr>
            <w:r w:rsidRPr="006608B9">
              <w:rPr>
                <w:sz w:val="22"/>
                <w:szCs w:val="22"/>
              </w:rPr>
              <w:t>Subject last name</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Name/Suffix</w:t>
            </w:r>
          </w:p>
        </w:tc>
        <w:tc>
          <w:tcPr>
            <w:tcW w:w="0" w:type="auto"/>
            <w:hideMark/>
          </w:tcPr>
          <w:p w:rsidR="00EA55B4" w:rsidRPr="006608B9" w:rsidRDefault="00EA55B4" w:rsidP="00EA55B4">
            <w:pPr>
              <w:spacing w:line="240" w:lineRule="auto"/>
              <w:rPr>
                <w:sz w:val="22"/>
                <w:szCs w:val="22"/>
              </w:rPr>
            </w:pPr>
            <w:r w:rsidRPr="006608B9">
              <w:rPr>
                <w:sz w:val="22"/>
                <w:szCs w:val="22"/>
              </w:rPr>
              <w:t>Subject name suffix</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Alias/</w:t>
            </w:r>
            <w:proofErr w:type="spellStart"/>
            <w:r w:rsidRPr="006608B9">
              <w:rPr>
                <w:sz w:val="22"/>
                <w:szCs w:val="22"/>
              </w:rPr>
              <w:t>FullName</w:t>
            </w:r>
            <w:proofErr w:type="spellEnd"/>
          </w:p>
        </w:tc>
        <w:tc>
          <w:tcPr>
            <w:tcW w:w="0" w:type="auto"/>
            <w:hideMark/>
          </w:tcPr>
          <w:p w:rsidR="00EA55B4" w:rsidRPr="006608B9" w:rsidRDefault="00EA55B4" w:rsidP="00EA55B4">
            <w:pPr>
              <w:spacing w:line="240" w:lineRule="auto"/>
              <w:rPr>
                <w:sz w:val="22"/>
                <w:szCs w:val="22"/>
              </w:rPr>
            </w:pPr>
            <w:r w:rsidRPr="006608B9">
              <w:rPr>
                <w:sz w:val="22"/>
                <w:szCs w:val="22"/>
              </w:rPr>
              <w:t>Subject nickname</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Sex</w:t>
            </w:r>
          </w:p>
        </w:tc>
        <w:tc>
          <w:tcPr>
            <w:tcW w:w="0" w:type="auto"/>
            <w:hideMark/>
          </w:tcPr>
          <w:p w:rsidR="00EA55B4" w:rsidRPr="006608B9" w:rsidRDefault="00EA55B4" w:rsidP="00EA55B4">
            <w:pPr>
              <w:spacing w:line="240" w:lineRule="auto"/>
              <w:rPr>
                <w:sz w:val="22"/>
                <w:szCs w:val="22"/>
              </w:rPr>
            </w:pPr>
            <w:r w:rsidRPr="006608B9">
              <w:rPr>
                <w:sz w:val="22"/>
                <w:szCs w:val="22"/>
              </w:rPr>
              <w:t>Sex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Race</w:t>
            </w:r>
          </w:p>
        </w:tc>
        <w:tc>
          <w:tcPr>
            <w:tcW w:w="0" w:type="auto"/>
            <w:hideMark/>
          </w:tcPr>
          <w:p w:rsidR="00EA55B4" w:rsidRPr="006608B9" w:rsidRDefault="00EA55B4" w:rsidP="00EA55B4">
            <w:pPr>
              <w:spacing w:line="240" w:lineRule="auto"/>
              <w:rPr>
                <w:sz w:val="22"/>
                <w:szCs w:val="22"/>
              </w:rPr>
            </w:pPr>
            <w:r w:rsidRPr="006608B9">
              <w:rPr>
                <w:sz w:val="22"/>
                <w:szCs w:val="22"/>
              </w:rPr>
              <w:t>Race</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Hispanic/Latino</w:t>
            </w:r>
          </w:p>
        </w:tc>
        <w:tc>
          <w:tcPr>
            <w:tcW w:w="0" w:type="auto"/>
            <w:hideMark/>
          </w:tcPr>
          <w:p w:rsidR="00EA55B4" w:rsidRPr="006608B9" w:rsidRDefault="00EA55B4" w:rsidP="00EA55B4">
            <w:pPr>
              <w:spacing w:line="240" w:lineRule="auto"/>
              <w:rPr>
                <w:sz w:val="22"/>
                <w:szCs w:val="22"/>
              </w:rPr>
            </w:pPr>
            <w:r w:rsidRPr="006608B9">
              <w:rPr>
                <w:sz w:val="22"/>
                <w:szCs w:val="22"/>
              </w:rPr>
              <w:t>Hispanic/Latino</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DOB</w:t>
            </w:r>
          </w:p>
        </w:tc>
        <w:tc>
          <w:tcPr>
            <w:tcW w:w="0" w:type="auto"/>
            <w:hideMark/>
          </w:tcPr>
          <w:p w:rsidR="00EA55B4" w:rsidRPr="006608B9" w:rsidRDefault="00EA55B4" w:rsidP="00EA55B4">
            <w:pPr>
              <w:spacing w:line="240" w:lineRule="auto"/>
              <w:rPr>
                <w:sz w:val="22"/>
                <w:szCs w:val="22"/>
              </w:rPr>
            </w:pPr>
            <w:r w:rsidRPr="006608B9">
              <w:rPr>
                <w:sz w:val="22"/>
                <w:szCs w:val="22"/>
              </w:rPr>
              <w:t>Date of birth</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SSN</w:t>
            </w:r>
          </w:p>
        </w:tc>
        <w:tc>
          <w:tcPr>
            <w:tcW w:w="0" w:type="auto"/>
            <w:hideMark/>
          </w:tcPr>
          <w:p w:rsidR="00EA55B4" w:rsidRPr="006608B9" w:rsidRDefault="00EA55B4" w:rsidP="00EA55B4">
            <w:pPr>
              <w:spacing w:line="240" w:lineRule="auto"/>
              <w:rPr>
                <w:sz w:val="22"/>
                <w:szCs w:val="22"/>
              </w:rPr>
            </w:pPr>
            <w:r w:rsidRPr="006608B9">
              <w:rPr>
                <w:sz w:val="22"/>
                <w:szCs w:val="22"/>
              </w:rPr>
              <w:t>Social security number</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60"/>
          <w:jc w:val="center"/>
        </w:trPr>
        <w:tc>
          <w:tcPr>
            <w:tcW w:w="0" w:type="auto"/>
            <w:hideMark/>
          </w:tcPr>
          <w:p w:rsidR="00EA55B4" w:rsidRPr="006608B9" w:rsidRDefault="00EA55B4" w:rsidP="00EA55B4">
            <w:pPr>
              <w:spacing w:line="240" w:lineRule="auto"/>
              <w:rPr>
                <w:sz w:val="22"/>
                <w:szCs w:val="22"/>
              </w:rPr>
            </w:pPr>
            <w:r w:rsidRPr="006608B9">
              <w:rPr>
                <w:sz w:val="22"/>
                <w:szCs w:val="22"/>
              </w:rPr>
              <w:t>SID</w:t>
            </w:r>
          </w:p>
        </w:tc>
        <w:tc>
          <w:tcPr>
            <w:tcW w:w="0" w:type="auto"/>
            <w:hideMark/>
          </w:tcPr>
          <w:p w:rsidR="00EA55B4" w:rsidRPr="006608B9" w:rsidRDefault="00EA55B4" w:rsidP="00EA55B4">
            <w:pPr>
              <w:spacing w:line="240" w:lineRule="auto"/>
              <w:rPr>
                <w:sz w:val="22"/>
                <w:szCs w:val="22"/>
              </w:rPr>
            </w:pPr>
            <w:r w:rsidRPr="006608B9">
              <w:rPr>
                <w:sz w:val="22"/>
                <w:szCs w:val="22"/>
              </w:rPr>
              <w:t>State fingerprint identification</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60"/>
          <w:jc w:val="center"/>
        </w:trPr>
        <w:tc>
          <w:tcPr>
            <w:tcW w:w="0" w:type="auto"/>
            <w:hideMark/>
          </w:tcPr>
          <w:p w:rsidR="00EA55B4" w:rsidRPr="006608B9" w:rsidRDefault="00EA55B4" w:rsidP="00EA55B4">
            <w:pPr>
              <w:spacing w:line="240" w:lineRule="auto"/>
              <w:rPr>
                <w:sz w:val="22"/>
                <w:szCs w:val="22"/>
              </w:rPr>
            </w:pPr>
            <w:r w:rsidRPr="006608B9">
              <w:rPr>
                <w:sz w:val="22"/>
                <w:szCs w:val="22"/>
              </w:rPr>
              <w:t>FBI</w:t>
            </w:r>
          </w:p>
        </w:tc>
        <w:tc>
          <w:tcPr>
            <w:tcW w:w="0" w:type="auto"/>
            <w:hideMark/>
          </w:tcPr>
          <w:p w:rsidR="00EA55B4" w:rsidRPr="006608B9" w:rsidRDefault="00EA55B4" w:rsidP="00EA55B4">
            <w:pPr>
              <w:spacing w:line="240" w:lineRule="auto"/>
              <w:rPr>
                <w:sz w:val="22"/>
                <w:szCs w:val="22"/>
              </w:rPr>
            </w:pPr>
            <w:r w:rsidRPr="006608B9">
              <w:rPr>
                <w:sz w:val="22"/>
                <w:szCs w:val="22"/>
              </w:rPr>
              <w:t>FBI number</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Height</w:t>
            </w:r>
          </w:p>
        </w:tc>
        <w:tc>
          <w:tcPr>
            <w:tcW w:w="0" w:type="auto"/>
            <w:hideMark/>
          </w:tcPr>
          <w:p w:rsidR="00EA55B4" w:rsidRPr="006608B9" w:rsidRDefault="00EA55B4" w:rsidP="00EA55B4">
            <w:pPr>
              <w:spacing w:line="240" w:lineRule="auto"/>
              <w:rPr>
                <w:sz w:val="22"/>
                <w:szCs w:val="22"/>
              </w:rPr>
            </w:pPr>
            <w:r w:rsidRPr="006608B9">
              <w:rPr>
                <w:sz w:val="22"/>
                <w:szCs w:val="22"/>
              </w:rPr>
              <w:t>Height</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Weight</w:t>
            </w:r>
          </w:p>
        </w:tc>
        <w:tc>
          <w:tcPr>
            <w:tcW w:w="0" w:type="auto"/>
            <w:hideMark/>
          </w:tcPr>
          <w:p w:rsidR="00EA55B4" w:rsidRPr="006608B9" w:rsidRDefault="00EA55B4" w:rsidP="00EA55B4">
            <w:pPr>
              <w:spacing w:line="240" w:lineRule="auto"/>
              <w:rPr>
                <w:sz w:val="22"/>
                <w:szCs w:val="22"/>
              </w:rPr>
            </w:pPr>
            <w:r w:rsidRPr="006608B9">
              <w:rPr>
                <w:sz w:val="22"/>
                <w:szCs w:val="22"/>
              </w:rPr>
              <w:t>Weight</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Eye Color</w:t>
            </w:r>
          </w:p>
        </w:tc>
        <w:tc>
          <w:tcPr>
            <w:tcW w:w="0" w:type="auto"/>
            <w:hideMark/>
          </w:tcPr>
          <w:p w:rsidR="00EA55B4" w:rsidRPr="006608B9" w:rsidRDefault="00EA55B4" w:rsidP="006608B9">
            <w:pPr>
              <w:spacing w:line="240" w:lineRule="auto"/>
              <w:rPr>
                <w:sz w:val="22"/>
                <w:szCs w:val="22"/>
              </w:rPr>
            </w:pPr>
            <w:r w:rsidRPr="006608B9">
              <w:rPr>
                <w:sz w:val="22"/>
                <w:szCs w:val="22"/>
              </w:rPr>
              <w:t xml:space="preserve">Eye </w:t>
            </w:r>
            <w:r w:rsidR="006608B9" w:rsidRPr="006608B9">
              <w:rPr>
                <w:sz w:val="22"/>
                <w:szCs w:val="22"/>
              </w:rPr>
              <w:t>c</w:t>
            </w:r>
            <w:r w:rsidRPr="006608B9">
              <w:rPr>
                <w:sz w:val="22"/>
                <w:szCs w:val="22"/>
              </w:rPr>
              <w:t>olor</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Hair Color</w:t>
            </w:r>
          </w:p>
        </w:tc>
        <w:tc>
          <w:tcPr>
            <w:tcW w:w="0" w:type="auto"/>
            <w:hideMark/>
          </w:tcPr>
          <w:p w:rsidR="00EA55B4" w:rsidRPr="006608B9" w:rsidRDefault="00EA55B4" w:rsidP="006608B9">
            <w:pPr>
              <w:spacing w:line="240" w:lineRule="auto"/>
              <w:rPr>
                <w:sz w:val="22"/>
                <w:szCs w:val="22"/>
              </w:rPr>
            </w:pPr>
            <w:r w:rsidRPr="006608B9">
              <w:rPr>
                <w:sz w:val="22"/>
                <w:szCs w:val="22"/>
              </w:rPr>
              <w:t xml:space="preserve">Hair </w:t>
            </w:r>
            <w:r w:rsidR="006608B9" w:rsidRPr="006608B9">
              <w:rPr>
                <w:sz w:val="22"/>
                <w:szCs w:val="22"/>
              </w:rPr>
              <w:t>c</w:t>
            </w:r>
            <w:r w:rsidRPr="006608B9">
              <w:rPr>
                <w:sz w:val="22"/>
                <w:szCs w:val="22"/>
              </w:rPr>
              <w:t>olor</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lastRenderedPageBreak/>
              <w:t>Hair Length</w:t>
            </w:r>
          </w:p>
        </w:tc>
        <w:tc>
          <w:tcPr>
            <w:tcW w:w="0" w:type="auto"/>
            <w:hideMark/>
          </w:tcPr>
          <w:p w:rsidR="00EA55B4" w:rsidRPr="006608B9" w:rsidRDefault="00EA55B4" w:rsidP="006608B9">
            <w:pPr>
              <w:spacing w:line="240" w:lineRule="auto"/>
              <w:rPr>
                <w:sz w:val="22"/>
                <w:szCs w:val="22"/>
              </w:rPr>
            </w:pPr>
            <w:r w:rsidRPr="006608B9">
              <w:rPr>
                <w:sz w:val="22"/>
                <w:szCs w:val="22"/>
              </w:rPr>
              <w:t xml:space="preserve">Hair </w:t>
            </w:r>
            <w:r w:rsidR="006608B9">
              <w:rPr>
                <w:sz w:val="22"/>
                <w:szCs w:val="22"/>
              </w:rPr>
              <w:t>l</w:t>
            </w:r>
            <w:r w:rsidRPr="006608B9">
              <w:rPr>
                <w:sz w:val="22"/>
                <w:szCs w:val="22"/>
              </w:rPr>
              <w:t>ength</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Skin Tone</w:t>
            </w:r>
          </w:p>
        </w:tc>
        <w:tc>
          <w:tcPr>
            <w:tcW w:w="0" w:type="auto"/>
            <w:hideMark/>
          </w:tcPr>
          <w:p w:rsidR="00EA55B4" w:rsidRPr="006608B9" w:rsidRDefault="00EA55B4" w:rsidP="006608B9">
            <w:pPr>
              <w:spacing w:line="240" w:lineRule="auto"/>
              <w:rPr>
                <w:sz w:val="22"/>
                <w:szCs w:val="22"/>
              </w:rPr>
            </w:pPr>
            <w:r w:rsidRPr="006608B9">
              <w:rPr>
                <w:sz w:val="22"/>
                <w:szCs w:val="22"/>
              </w:rPr>
              <w:t xml:space="preserve">Skin </w:t>
            </w:r>
            <w:r w:rsidR="006608B9">
              <w:rPr>
                <w:sz w:val="22"/>
                <w:szCs w:val="22"/>
              </w:rPr>
              <w:t>t</w:t>
            </w:r>
            <w:r w:rsidRPr="006608B9">
              <w:rPr>
                <w:sz w:val="22"/>
                <w:szCs w:val="22"/>
              </w:rPr>
              <w:t>one</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Complexion</w:t>
            </w:r>
          </w:p>
        </w:tc>
        <w:tc>
          <w:tcPr>
            <w:tcW w:w="0" w:type="auto"/>
            <w:hideMark/>
          </w:tcPr>
          <w:p w:rsidR="00EA55B4" w:rsidRPr="006608B9" w:rsidRDefault="00EA55B4" w:rsidP="00EA55B4">
            <w:pPr>
              <w:spacing w:line="240" w:lineRule="auto"/>
              <w:rPr>
                <w:sz w:val="22"/>
                <w:szCs w:val="22"/>
              </w:rPr>
            </w:pPr>
            <w:r w:rsidRPr="006608B9">
              <w:rPr>
                <w:sz w:val="22"/>
                <w:szCs w:val="22"/>
              </w:rPr>
              <w:t>Complexion</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87"/>
          <w:jc w:val="center"/>
        </w:trPr>
        <w:tc>
          <w:tcPr>
            <w:tcW w:w="0" w:type="auto"/>
            <w:hideMark/>
          </w:tcPr>
          <w:p w:rsidR="00EA55B4" w:rsidRPr="006608B9" w:rsidRDefault="00EA55B4" w:rsidP="00EA55B4">
            <w:pPr>
              <w:spacing w:line="240" w:lineRule="auto"/>
              <w:rPr>
                <w:sz w:val="22"/>
                <w:szCs w:val="22"/>
              </w:rPr>
            </w:pPr>
            <w:r w:rsidRPr="006608B9">
              <w:rPr>
                <w:sz w:val="22"/>
                <w:szCs w:val="22"/>
              </w:rPr>
              <w:t>Teeth</w:t>
            </w:r>
          </w:p>
        </w:tc>
        <w:tc>
          <w:tcPr>
            <w:tcW w:w="0" w:type="auto"/>
            <w:hideMark/>
          </w:tcPr>
          <w:p w:rsidR="00EA55B4" w:rsidRPr="006608B9" w:rsidRDefault="00EA55B4" w:rsidP="00EA55B4">
            <w:pPr>
              <w:spacing w:line="240" w:lineRule="auto"/>
              <w:rPr>
                <w:sz w:val="22"/>
                <w:szCs w:val="22"/>
              </w:rPr>
            </w:pPr>
            <w:r w:rsidRPr="006608B9">
              <w:rPr>
                <w:sz w:val="22"/>
                <w:szCs w:val="22"/>
              </w:rPr>
              <w:t>Dental characteristics</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Glasses</w:t>
            </w:r>
          </w:p>
        </w:tc>
        <w:tc>
          <w:tcPr>
            <w:tcW w:w="0" w:type="auto"/>
            <w:hideMark/>
          </w:tcPr>
          <w:p w:rsidR="00EA55B4" w:rsidRPr="006608B9" w:rsidRDefault="00EA55B4" w:rsidP="00EA55B4">
            <w:pPr>
              <w:spacing w:line="240" w:lineRule="auto"/>
              <w:rPr>
                <w:sz w:val="22"/>
                <w:szCs w:val="22"/>
              </w:rPr>
            </w:pPr>
            <w:r w:rsidRPr="006608B9">
              <w:rPr>
                <w:sz w:val="22"/>
                <w:szCs w:val="22"/>
              </w:rPr>
              <w:t>Glasses description</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Jewelry</w:t>
            </w:r>
          </w:p>
        </w:tc>
        <w:tc>
          <w:tcPr>
            <w:tcW w:w="0" w:type="auto"/>
            <w:hideMark/>
          </w:tcPr>
          <w:p w:rsidR="00EA55B4" w:rsidRPr="006608B9" w:rsidRDefault="00EA55B4" w:rsidP="00EA55B4">
            <w:pPr>
              <w:spacing w:line="240" w:lineRule="auto"/>
              <w:rPr>
                <w:sz w:val="22"/>
                <w:szCs w:val="22"/>
              </w:rPr>
            </w:pPr>
            <w:r w:rsidRPr="006608B9">
              <w:rPr>
                <w:sz w:val="22"/>
                <w:szCs w:val="22"/>
              </w:rPr>
              <w:t>Jewelry</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78"/>
          <w:jc w:val="center"/>
        </w:trPr>
        <w:tc>
          <w:tcPr>
            <w:tcW w:w="0" w:type="auto"/>
            <w:hideMark/>
          </w:tcPr>
          <w:p w:rsidR="00EA55B4" w:rsidRPr="006608B9" w:rsidRDefault="00EA55B4" w:rsidP="00EA55B4">
            <w:pPr>
              <w:spacing w:line="240" w:lineRule="auto"/>
              <w:rPr>
                <w:sz w:val="22"/>
                <w:szCs w:val="22"/>
              </w:rPr>
            </w:pPr>
            <w:proofErr w:type="spellStart"/>
            <w:r w:rsidRPr="006608B9">
              <w:rPr>
                <w:sz w:val="22"/>
                <w:szCs w:val="22"/>
              </w:rPr>
              <w:t>SMT</w:t>
            </w:r>
            <w:proofErr w:type="spellEnd"/>
          </w:p>
        </w:tc>
        <w:tc>
          <w:tcPr>
            <w:tcW w:w="0" w:type="auto"/>
            <w:hideMark/>
          </w:tcPr>
          <w:p w:rsidR="00EA55B4" w:rsidRPr="006608B9" w:rsidRDefault="00EA55B4" w:rsidP="00EA55B4">
            <w:pPr>
              <w:spacing w:line="240" w:lineRule="auto"/>
              <w:rPr>
                <w:sz w:val="22"/>
                <w:szCs w:val="22"/>
              </w:rPr>
            </w:pPr>
            <w:r w:rsidRPr="006608B9">
              <w:rPr>
                <w:sz w:val="22"/>
                <w:szCs w:val="22"/>
              </w:rPr>
              <w:t>Scars, marks</w:t>
            </w:r>
            <w:r w:rsidR="006608B9">
              <w:rPr>
                <w:sz w:val="22"/>
                <w:szCs w:val="22"/>
              </w:rPr>
              <w:t>,</w:t>
            </w:r>
            <w:r w:rsidRPr="006608B9">
              <w:rPr>
                <w:sz w:val="22"/>
                <w:szCs w:val="22"/>
              </w:rPr>
              <w:t xml:space="preserve"> and tattoos</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60"/>
          <w:jc w:val="center"/>
        </w:trPr>
        <w:tc>
          <w:tcPr>
            <w:tcW w:w="0" w:type="auto"/>
            <w:hideMark/>
          </w:tcPr>
          <w:p w:rsidR="00EA55B4" w:rsidRPr="006608B9" w:rsidRDefault="00EA55B4" w:rsidP="00EA55B4">
            <w:pPr>
              <w:spacing w:line="240" w:lineRule="auto"/>
              <w:rPr>
                <w:sz w:val="22"/>
                <w:szCs w:val="22"/>
              </w:rPr>
            </w:pPr>
            <w:r w:rsidRPr="006608B9">
              <w:rPr>
                <w:sz w:val="22"/>
                <w:szCs w:val="22"/>
              </w:rPr>
              <w:t>Gang Member</w:t>
            </w:r>
          </w:p>
        </w:tc>
        <w:tc>
          <w:tcPr>
            <w:tcW w:w="0" w:type="auto"/>
            <w:hideMark/>
          </w:tcPr>
          <w:p w:rsidR="00EA55B4" w:rsidRPr="006608B9" w:rsidRDefault="006608B9" w:rsidP="00EA55B4">
            <w:pPr>
              <w:spacing w:line="240" w:lineRule="auto"/>
              <w:rPr>
                <w:sz w:val="22"/>
                <w:szCs w:val="22"/>
              </w:rPr>
            </w:pPr>
            <w:r>
              <w:rPr>
                <w:sz w:val="22"/>
                <w:szCs w:val="22"/>
              </w:rPr>
              <w:t>T</w:t>
            </w:r>
            <w:r w:rsidR="00EA55B4" w:rsidRPr="006608B9">
              <w:rPr>
                <w:sz w:val="22"/>
                <w:szCs w:val="22"/>
              </w:rPr>
              <w:t>rue if subject is a gang member</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60"/>
          <w:jc w:val="center"/>
        </w:trPr>
        <w:tc>
          <w:tcPr>
            <w:tcW w:w="0" w:type="auto"/>
            <w:hideMark/>
          </w:tcPr>
          <w:p w:rsidR="00EA55B4" w:rsidRPr="006608B9" w:rsidRDefault="00EA55B4" w:rsidP="00EA55B4">
            <w:pPr>
              <w:spacing w:line="240" w:lineRule="auto"/>
              <w:rPr>
                <w:sz w:val="22"/>
                <w:szCs w:val="22"/>
              </w:rPr>
            </w:pPr>
            <w:r w:rsidRPr="006608B9">
              <w:rPr>
                <w:sz w:val="22"/>
                <w:szCs w:val="22"/>
              </w:rPr>
              <w:t>Gang Affiliation</w:t>
            </w:r>
          </w:p>
        </w:tc>
        <w:tc>
          <w:tcPr>
            <w:tcW w:w="0" w:type="auto"/>
            <w:hideMark/>
          </w:tcPr>
          <w:p w:rsidR="00EA55B4" w:rsidRPr="006608B9" w:rsidRDefault="00EA55B4" w:rsidP="006608B9">
            <w:pPr>
              <w:spacing w:line="240" w:lineRule="auto"/>
              <w:rPr>
                <w:sz w:val="22"/>
                <w:szCs w:val="22"/>
              </w:rPr>
            </w:pPr>
            <w:r w:rsidRPr="006608B9">
              <w:rPr>
                <w:sz w:val="22"/>
                <w:szCs w:val="22"/>
              </w:rPr>
              <w:t xml:space="preserve">Gang </w:t>
            </w:r>
            <w:r w:rsidR="006608B9">
              <w:rPr>
                <w:sz w:val="22"/>
                <w:szCs w:val="22"/>
              </w:rPr>
              <w:t>a</w:t>
            </w:r>
            <w:r w:rsidRPr="006608B9">
              <w:rPr>
                <w:sz w:val="22"/>
                <w:szCs w:val="22"/>
              </w:rPr>
              <w:t>ffiliation</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EA55B4">
            <w:pPr>
              <w:spacing w:line="240" w:lineRule="auto"/>
              <w:rPr>
                <w:sz w:val="22"/>
                <w:szCs w:val="22"/>
              </w:rPr>
            </w:pPr>
            <w:r w:rsidRPr="006608B9">
              <w:rPr>
                <w:sz w:val="22"/>
                <w:szCs w:val="22"/>
              </w:rPr>
              <w:t>Place of Birth</w:t>
            </w:r>
          </w:p>
        </w:tc>
        <w:tc>
          <w:tcPr>
            <w:tcW w:w="0" w:type="auto"/>
            <w:hideMark/>
          </w:tcPr>
          <w:p w:rsidR="00EA55B4" w:rsidRPr="006608B9" w:rsidRDefault="00EA55B4" w:rsidP="006608B9">
            <w:pPr>
              <w:spacing w:line="240" w:lineRule="auto"/>
              <w:rPr>
                <w:sz w:val="22"/>
                <w:szCs w:val="22"/>
              </w:rPr>
            </w:pPr>
            <w:r w:rsidRPr="006608B9">
              <w:rPr>
                <w:sz w:val="22"/>
                <w:szCs w:val="22"/>
              </w:rPr>
              <w:t xml:space="preserve">Place of </w:t>
            </w:r>
            <w:r w:rsidR="006608B9">
              <w:rPr>
                <w:sz w:val="22"/>
                <w:szCs w:val="22"/>
              </w:rPr>
              <w:t>b</w:t>
            </w:r>
            <w:r w:rsidRPr="006608B9">
              <w:rPr>
                <w:sz w:val="22"/>
                <w:szCs w:val="22"/>
              </w:rPr>
              <w:t>irth</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255"/>
          <w:jc w:val="center"/>
        </w:trPr>
        <w:tc>
          <w:tcPr>
            <w:tcW w:w="0" w:type="auto"/>
            <w:hideMark/>
          </w:tcPr>
          <w:p w:rsidR="00EA55B4" w:rsidRPr="006608B9" w:rsidRDefault="00EA55B4" w:rsidP="006608B9">
            <w:pPr>
              <w:spacing w:line="240" w:lineRule="auto"/>
              <w:rPr>
                <w:sz w:val="22"/>
                <w:szCs w:val="22"/>
              </w:rPr>
            </w:pPr>
            <w:r w:rsidRPr="006608B9">
              <w:rPr>
                <w:sz w:val="22"/>
                <w:szCs w:val="22"/>
              </w:rPr>
              <w:t xml:space="preserve">Age at </w:t>
            </w:r>
            <w:r w:rsidR="006608B9">
              <w:rPr>
                <w:sz w:val="22"/>
                <w:szCs w:val="22"/>
              </w:rPr>
              <w:t>A</w:t>
            </w:r>
            <w:r w:rsidRPr="006608B9">
              <w:rPr>
                <w:sz w:val="22"/>
                <w:szCs w:val="22"/>
              </w:rPr>
              <w:t>rrest</w:t>
            </w:r>
          </w:p>
        </w:tc>
        <w:tc>
          <w:tcPr>
            <w:tcW w:w="0" w:type="auto"/>
            <w:hideMark/>
          </w:tcPr>
          <w:p w:rsidR="00EA55B4" w:rsidRPr="006608B9" w:rsidRDefault="00EA55B4" w:rsidP="00EA55B4">
            <w:pPr>
              <w:spacing w:line="240" w:lineRule="auto"/>
              <w:rPr>
                <w:sz w:val="22"/>
                <w:szCs w:val="22"/>
              </w:rPr>
            </w:pPr>
            <w:r w:rsidRPr="006608B9">
              <w:rPr>
                <w:sz w:val="22"/>
                <w:szCs w:val="22"/>
              </w:rPr>
              <w:t>Age at arrest</w:t>
            </w:r>
          </w:p>
        </w:tc>
        <w:tc>
          <w:tcPr>
            <w:tcW w:w="0" w:type="auto"/>
            <w:hideMark/>
          </w:tcPr>
          <w:p w:rsidR="00EA55B4" w:rsidRPr="006608B9" w:rsidRDefault="00EA55B4" w:rsidP="00247093">
            <w:pPr>
              <w:spacing w:line="240" w:lineRule="auto"/>
              <w:jc w:val="center"/>
              <w:rPr>
                <w:sz w:val="22"/>
                <w:szCs w:val="22"/>
              </w:rPr>
            </w:pPr>
          </w:p>
        </w:tc>
        <w:tc>
          <w:tcPr>
            <w:tcW w:w="0" w:type="auto"/>
            <w:hideMark/>
          </w:tcPr>
          <w:p w:rsidR="00EA55B4" w:rsidRPr="006608B9" w:rsidRDefault="00EA55B4" w:rsidP="00247093">
            <w:pPr>
              <w:spacing w:line="240" w:lineRule="auto"/>
              <w:jc w:val="center"/>
              <w:rPr>
                <w:sz w:val="22"/>
                <w:szCs w:val="22"/>
              </w:rPr>
            </w:pPr>
            <w:r w:rsidRPr="006608B9">
              <w:rPr>
                <w:sz w:val="22"/>
                <w:szCs w:val="22"/>
              </w:rPr>
              <w:t>X</w:t>
            </w:r>
          </w:p>
        </w:tc>
      </w:tr>
      <w:tr w:rsidR="00EA55B4" w:rsidRPr="00EA55B4" w:rsidTr="00247093">
        <w:trPr>
          <w:trHeight w:val="374"/>
          <w:jc w:val="center"/>
        </w:trPr>
        <w:tc>
          <w:tcPr>
            <w:tcW w:w="0" w:type="auto"/>
            <w:gridSpan w:val="4"/>
            <w:shd w:val="clear" w:color="auto" w:fill="DEEAF6"/>
            <w:vAlign w:val="center"/>
            <w:hideMark/>
          </w:tcPr>
          <w:p w:rsidR="00EA55B4" w:rsidRPr="00247093" w:rsidRDefault="00EA55B4" w:rsidP="00247093">
            <w:pPr>
              <w:spacing w:line="240" w:lineRule="auto"/>
              <w:jc w:val="left"/>
              <w:rPr>
                <w:b/>
                <w:sz w:val="22"/>
                <w:szCs w:val="22"/>
              </w:rPr>
            </w:pPr>
            <w:r w:rsidRPr="00247093">
              <w:rPr>
                <w:b/>
                <w:sz w:val="22"/>
                <w:szCs w:val="22"/>
              </w:rPr>
              <w:t>Photo Information</w:t>
            </w: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r w:rsidRPr="00247093">
              <w:rPr>
                <w:sz w:val="22"/>
                <w:szCs w:val="22"/>
              </w:rPr>
              <w:t>Photo Date/Time</w:t>
            </w:r>
          </w:p>
        </w:tc>
        <w:tc>
          <w:tcPr>
            <w:tcW w:w="0" w:type="auto"/>
            <w:hideMark/>
          </w:tcPr>
          <w:p w:rsidR="00EA55B4" w:rsidRPr="00247093" w:rsidRDefault="00EA55B4" w:rsidP="00EA55B4">
            <w:pPr>
              <w:spacing w:line="240" w:lineRule="auto"/>
              <w:rPr>
                <w:sz w:val="22"/>
                <w:szCs w:val="22"/>
              </w:rPr>
            </w:pPr>
            <w:r w:rsidRPr="00247093">
              <w:rPr>
                <w:sz w:val="22"/>
                <w:szCs w:val="22"/>
              </w:rPr>
              <w:t>Date photo was taken</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r>
      <w:tr w:rsidR="00EA55B4" w:rsidRPr="00EA55B4" w:rsidTr="00247093">
        <w:trPr>
          <w:trHeight w:val="260"/>
          <w:jc w:val="center"/>
        </w:trPr>
        <w:tc>
          <w:tcPr>
            <w:tcW w:w="0" w:type="auto"/>
            <w:hideMark/>
          </w:tcPr>
          <w:p w:rsidR="00EA55B4" w:rsidRPr="00247093" w:rsidRDefault="00EA55B4" w:rsidP="00EA55B4">
            <w:pPr>
              <w:spacing w:line="240" w:lineRule="auto"/>
              <w:rPr>
                <w:sz w:val="22"/>
                <w:szCs w:val="22"/>
              </w:rPr>
            </w:pPr>
            <w:r w:rsidRPr="00247093">
              <w:rPr>
                <w:sz w:val="22"/>
                <w:szCs w:val="22"/>
              </w:rPr>
              <w:t>Source</w:t>
            </w:r>
          </w:p>
        </w:tc>
        <w:tc>
          <w:tcPr>
            <w:tcW w:w="0" w:type="auto"/>
            <w:hideMark/>
          </w:tcPr>
          <w:p w:rsidR="00EA55B4" w:rsidRPr="00247093" w:rsidRDefault="00EA55B4" w:rsidP="00EA55B4">
            <w:pPr>
              <w:spacing w:line="240" w:lineRule="auto"/>
              <w:rPr>
                <w:sz w:val="22"/>
                <w:szCs w:val="22"/>
              </w:rPr>
            </w:pPr>
            <w:r w:rsidRPr="00247093">
              <w:rPr>
                <w:sz w:val="22"/>
                <w:szCs w:val="22"/>
              </w:rPr>
              <w:t>Photo source</w:t>
            </w:r>
          </w:p>
        </w:tc>
        <w:tc>
          <w:tcPr>
            <w:tcW w:w="0" w:type="auto"/>
            <w:hideMark/>
          </w:tcPr>
          <w:p w:rsidR="00EA55B4" w:rsidRPr="00247093" w:rsidRDefault="00EA55B4" w:rsidP="00247093">
            <w:pPr>
              <w:spacing w:line="240" w:lineRule="auto"/>
              <w:jc w:val="center"/>
              <w:rPr>
                <w:sz w:val="22"/>
                <w:szCs w:val="22"/>
              </w:rPr>
            </w:pP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r>
      <w:tr w:rsidR="00EA55B4" w:rsidRPr="00EA55B4" w:rsidTr="00247093">
        <w:trPr>
          <w:trHeight w:val="260"/>
          <w:jc w:val="center"/>
        </w:trPr>
        <w:tc>
          <w:tcPr>
            <w:tcW w:w="0" w:type="auto"/>
            <w:hideMark/>
          </w:tcPr>
          <w:p w:rsidR="00EA55B4" w:rsidRPr="00247093" w:rsidRDefault="00EA55B4" w:rsidP="00EA55B4">
            <w:pPr>
              <w:spacing w:line="240" w:lineRule="auto"/>
              <w:rPr>
                <w:sz w:val="22"/>
                <w:szCs w:val="22"/>
              </w:rPr>
            </w:pPr>
            <w:r w:rsidRPr="00247093">
              <w:rPr>
                <w:sz w:val="22"/>
                <w:szCs w:val="22"/>
              </w:rPr>
              <w:t>Location ID</w:t>
            </w:r>
          </w:p>
        </w:tc>
        <w:tc>
          <w:tcPr>
            <w:tcW w:w="0" w:type="auto"/>
            <w:hideMark/>
          </w:tcPr>
          <w:p w:rsidR="00EA55B4" w:rsidRPr="00247093" w:rsidRDefault="00EA55B4" w:rsidP="00EA55B4">
            <w:pPr>
              <w:spacing w:line="240" w:lineRule="auto"/>
              <w:rPr>
                <w:sz w:val="22"/>
                <w:szCs w:val="22"/>
              </w:rPr>
            </w:pPr>
            <w:r w:rsidRPr="00247093">
              <w:rPr>
                <w:sz w:val="22"/>
                <w:szCs w:val="22"/>
              </w:rPr>
              <w:t>Photo location</w:t>
            </w:r>
          </w:p>
        </w:tc>
        <w:tc>
          <w:tcPr>
            <w:tcW w:w="0" w:type="auto"/>
            <w:hideMark/>
          </w:tcPr>
          <w:p w:rsidR="00EA55B4" w:rsidRPr="00247093" w:rsidRDefault="00EA55B4" w:rsidP="00247093">
            <w:pPr>
              <w:spacing w:line="240" w:lineRule="auto"/>
              <w:jc w:val="center"/>
              <w:rPr>
                <w:sz w:val="22"/>
                <w:szCs w:val="22"/>
              </w:rPr>
            </w:pP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r>
      <w:tr w:rsidR="00EA55B4" w:rsidRPr="00EA55B4" w:rsidTr="00247093">
        <w:trPr>
          <w:trHeight w:val="260"/>
          <w:jc w:val="center"/>
        </w:trPr>
        <w:tc>
          <w:tcPr>
            <w:tcW w:w="0" w:type="auto"/>
            <w:hideMark/>
          </w:tcPr>
          <w:p w:rsidR="00EA55B4" w:rsidRPr="00247093" w:rsidRDefault="00EA55B4" w:rsidP="00EA55B4">
            <w:pPr>
              <w:spacing w:line="240" w:lineRule="auto"/>
              <w:rPr>
                <w:sz w:val="22"/>
                <w:szCs w:val="22"/>
              </w:rPr>
            </w:pPr>
            <w:r w:rsidRPr="00247093">
              <w:rPr>
                <w:sz w:val="22"/>
                <w:szCs w:val="22"/>
              </w:rPr>
              <w:t>Origin</w:t>
            </w:r>
          </w:p>
        </w:tc>
        <w:tc>
          <w:tcPr>
            <w:tcW w:w="0" w:type="auto"/>
            <w:hideMark/>
          </w:tcPr>
          <w:p w:rsidR="00EA55B4" w:rsidRPr="00247093" w:rsidRDefault="00EA55B4" w:rsidP="00EA55B4">
            <w:pPr>
              <w:spacing w:line="240" w:lineRule="auto"/>
              <w:rPr>
                <w:sz w:val="22"/>
                <w:szCs w:val="22"/>
              </w:rPr>
            </w:pPr>
            <w:r w:rsidRPr="00247093">
              <w:rPr>
                <w:sz w:val="22"/>
                <w:szCs w:val="22"/>
              </w:rPr>
              <w:t>Photo origin</w:t>
            </w:r>
          </w:p>
        </w:tc>
        <w:tc>
          <w:tcPr>
            <w:tcW w:w="0" w:type="auto"/>
            <w:hideMark/>
          </w:tcPr>
          <w:p w:rsidR="00EA55B4" w:rsidRPr="00247093" w:rsidRDefault="00EA55B4" w:rsidP="00247093">
            <w:pPr>
              <w:spacing w:line="240" w:lineRule="auto"/>
              <w:jc w:val="center"/>
              <w:rPr>
                <w:sz w:val="22"/>
                <w:szCs w:val="22"/>
              </w:rPr>
            </w:pP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r>
      <w:tr w:rsidR="00EA55B4" w:rsidRPr="00EA55B4" w:rsidTr="00247093">
        <w:trPr>
          <w:trHeight w:val="260"/>
          <w:jc w:val="center"/>
        </w:trPr>
        <w:tc>
          <w:tcPr>
            <w:tcW w:w="0" w:type="auto"/>
            <w:hideMark/>
          </w:tcPr>
          <w:p w:rsidR="00EA55B4" w:rsidRPr="00247093" w:rsidRDefault="00EA55B4" w:rsidP="00EA55B4">
            <w:pPr>
              <w:spacing w:line="240" w:lineRule="auto"/>
              <w:rPr>
                <w:sz w:val="22"/>
                <w:szCs w:val="22"/>
              </w:rPr>
            </w:pPr>
            <w:r w:rsidRPr="00247093">
              <w:rPr>
                <w:sz w:val="22"/>
                <w:szCs w:val="22"/>
              </w:rPr>
              <w:t>Database(s)</w:t>
            </w:r>
          </w:p>
        </w:tc>
        <w:tc>
          <w:tcPr>
            <w:tcW w:w="0" w:type="auto"/>
            <w:hideMark/>
          </w:tcPr>
          <w:p w:rsidR="00EA55B4" w:rsidRPr="00247093" w:rsidRDefault="00EA55B4" w:rsidP="00EA55B4">
            <w:pPr>
              <w:spacing w:line="240" w:lineRule="auto"/>
              <w:rPr>
                <w:sz w:val="22"/>
                <w:szCs w:val="22"/>
              </w:rPr>
            </w:pPr>
            <w:r w:rsidRPr="00247093">
              <w:rPr>
                <w:sz w:val="22"/>
                <w:szCs w:val="22"/>
              </w:rPr>
              <w:t>Database where photo is located</w:t>
            </w:r>
          </w:p>
        </w:tc>
        <w:tc>
          <w:tcPr>
            <w:tcW w:w="0" w:type="auto"/>
            <w:hideMark/>
          </w:tcPr>
          <w:p w:rsidR="00EA55B4" w:rsidRPr="00247093" w:rsidRDefault="00EA55B4" w:rsidP="00247093">
            <w:pPr>
              <w:spacing w:line="240" w:lineRule="auto"/>
              <w:jc w:val="center"/>
              <w:rPr>
                <w:sz w:val="22"/>
                <w:szCs w:val="22"/>
              </w:rPr>
            </w:pP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r>
      <w:tr w:rsidR="00EA55B4" w:rsidRPr="00EA55B4" w:rsidTr="00247093">
        <w:trPr>
          <w:trHeight w:val="260"/>
          <w:jc w:val="center"/>
        </w:trPr>
        <w:tc>
          <w:tcPr>
            <w:tcW w:w="0" w:type="auto"/>
            <w:hideMark/>
          </w:tcPr>
          <w:p w:rsidR="00EA55B4" w:rsidRPr="00247093" w:rsidRDefault="00EA55B4" w:rsidP="006608B9">
            <w:pPr>
              <w:spacing w:line="240" w:lineRule="auto"/>
              <w:rPr>
                <w:sz w:val="22"/>
                <w:szCs w:val="22"/>
              </w:rPr>
            </w:pPr>
            <w:r w:rsidRPr="00247093">
              <w:rPr>
                <w:sz w:val="22"/>
                <w:szCs w:val="22"/>
              </w:rPr>
              <w:t>Image</w:t>
            </w:r>
            <w:r w:rsidR="006608B9">
              <w:rPr>
                <w:sz w:val="22"/>
                <w:szCs w:val="22"/>
              </w:rPr>
              <w:t>–</w:t>
            </w:r>
            <w:r w:rsidRPr="00247093">
              <w:rPr>
                <w:sz w:val="22"/>
                <w:szCs w:val="22"/>
              </w:rPr>
              <w:t>Front View</w:t>
            </w:r>
          </w:p>
        </w:tc>
        <w:tc>
          <w:tcPr>
            <w:tcW w:w="0" w:type="auto"/>
            <w:hideMark/>
          </w:tcPr>
          <w:p w:rsidR="00EA55B4" w:rsidRPr="00247093" w:rsidRDefault="00EA55B4" w:rsidP="006608B9">
            <w:pPr>
              <w:spacing w:line="240" w:lineRule="auto"/>
              <w:rPr>
                <w:sz w:val="22"/>
                <w:szCs w:val="22"/>
              </w:rPr>
            </w:pPr>
            <w:r w:rsidRPr="00247093">
              <w:rPr>
                <w:sz w:val="22"/>
                <w:szCs w:val="22"/>
              </w:rPr>
              <w:t>Base 64 encoded photo file</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r>
      <w:tr w:rsidR="00EA55B4" w:rsidRPr="00EA55B4" w:rsidTr="00247093">
        <w:trPr>
          <w:trHeight w:val="260"/>
          <w:jc w:val="center"/>
        </w:trPr>
        <w:tc>
          <w:tcPr>
            <w:tcW w:w="0" w:type="auto"/>
            <w:hideMark/>
          </w:tcPr>
          <w:p w:rsidR="00EA55B4" w:rsidRPr="00247093" w:rsidRDefault="00EA55B4" w:rsidP="006608B9">
            <w:pPr>
              <w:spacing w:line="240" w:lineRule="auto"/>
              <w:rPr>
                <w:sz w:val="22"/>
                <w:szCs w:val="22"/>
              </w:rPr>
            </w:pPr>
            <w:r w:rsidRPr="00247093">
              <w:rPr>
                <w:sz w:val="22"/>
                <w:szCs w:val="22"/>
              </w:rPr>
              <w:t>Image</w:t>
            </w:r>
            <w:r w:rsidR="006608B9">
              <w:rPr>
                <w:sz w:val="22"/>
                <w:szCs w:val="22"/>
              </w:rPr>
              <w:t>–</w:t>
            </w:r>
            <w:r w:rsidRPr="00247093">
              <w:rPr>
                <w:sz w:val="22"/>
                <w:szCs w:val="22"/>
              </w:rPr>
              <w:t>Thumbnail</w:t>
            </w:r>
          </w:p>
        </w:tc>
        <w:tc>
          <w:tcPr>
            <w:tcW w:w="0" w:type="auto"/>
            <w:hideMark/>
          </w:tcPr>
          <w:p w:rsidR="00EA55B4" w:rsidRPr="00247093" w:rsidRDefault="00EA55B4" w:rsidP="00EA55B4">
            <w:pPr>
              <w:spacing w:line="240" w:lineRule="auto"/>
              <w:rPr>
                <w:sz w:val="22"/>
                <w:szCs w:val="22"/>
              </w:rPr>
            </w:pPr>
            <w:r w:rsidRPr="00247093">
              <w:rPr>
                <w:sz w:val="22"/>
                <w:szCs w:val="22"/>
              </w:rPr>
              <w:t>Base 64 encoded thumbnail</w:t>
            </w:r>
          </w:p>
        </w:tc>
        <w:tc>
          <w:tcPr>
            <w:tcW w:w="0" w:type="auto"/>
            <w:hideMark/>
          </w:tcPr>
          <w:p w:rsidR="00EA55B4" w:rsidRPr="00247093" w:rsidRDefault="00EA55B4" w:rsidP="00247093">
            <w:pPr>
              <w:spacing w:line="240" w:lineRule="auto"/>
              <w:jc w:val="center"/>
              <w:rPr>
                <w:sz w:val="22"/>
                <w:szCs w:val="22"/>
              </w:rPr>
            </w:pP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r>
      <w:tr w:rsidR="00EA55B4" w:rsidRPr="00EA55B4" w:rsidTr="00247093">
        <w:trPr>
          <w:trHeight w:val="374"/>
          <w:jc w:val="center"/>
        </w:trPr>
        <w:tc>
          <w:tcPr>
            <w:tcW w:w="0" w:type="auto"/>
            <w:gridSpan w:val="4"/>
            <w:shd w:val="clear" w:color="auto" w:fill="DEEAF6"/>
            <w:vAlign w:val="center"/>
            <w:hideMark/>
          </w:tcPr>
          <w:p w:rsidR="00EA55B4" w:rsidRPr="00247093" w:rsidRDefault="00EA55B4" w:rsidP="00247093">
            <w:pPr>
              <w:spacing w:line="240" w:lineRule="auto"/>
              <w:jc w:val="left"/>
              <w:rPr>
                <w:b/>
                <w:sz w:val="22"/>
                <w:szCs w:val="22"/>
              </w:rPr>
            </w:pPr>
            <w:r w:rsidRPr="00247093">
              <w:rPr>
                <w:b/>
                <w:sz w:val="22"/>
                <w:szCs w:val="22"/>
              </w:rPr>
              <w:t>Charge Information</w:t>
            </w: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r w:rsidRPr="00247093">
              <w:rPr>
                <w:sz w:val="22"/>
                <w:szCs w:val="22"/>
              </w:rPr>
              <w:t>Charge Category</w:t>
            </w:r>
          </w:p>
        </w:tc>
        <w:tc>
          <w:tcPr>
            <w:tcW w:w="0" w:type="auto"/>
            <w:hideMark/>
          </w:tcPr>
          <w:p w:rsidR="00EA55B4" w:rsidRPr="00247093" w:rsidRDefault="00EA55B4" w:rsidP="00EA55B4">
            <w:pPr>
              <w:spacing w:line="240" w:lineRule="auto"/>
              <w:rPr>
                <w:sz w:val="22"/>
                <w:szCs w:val="22"/>
              </w:rPr>
            </w:pPr>
            <w:r w:rsidRPr="00247093">
              <w:rPr>
                <w:sz w:val="22"/>
                <w:szCs w:val="22"/>
              </w:rPr>
              <w:t>Description of and arrest charge</w:t>
            </w:r>
          </w:p>
        </w:tc>
        <w:tc>
          <w:tcPr>
            <w:tcW w:w="0" w:type="auto"/>
            <w:hideMark/>
          </w:tcPr>
          <w:p w:rsidR="00EA55B4" w:rsidRPr="00247093" w:rsidRDefault="00EA55B4" w:rsidP="00247093">
            <w:pPr>
              <w:spacing w:line="240" w:lineRule="auto"/>
              <w:jc w:val="center"/>
              <w:rPr>
                <w:sz w:val="22"/>
                <w:szCs w:val="22"/>
              </w:rPr>
            </w:pP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r>
      <w:tr w:rsidR="00EA55B4" w:rsidRPr="00EA55B4" w:rsidTr="00247093">
        <w:trPr>
          <w:trHeight w:val="288"/>
          <w:jc w:val="center"/>
        </w:trPr>
        <w:tc>
          <w:tcPr>
            <w:tcW w:w="0" w:type="auto"/>
            <w:hideMark/>
          </w:tcPr>
          <w:p w:rsidR="00EA55B4" w:rsidRPr="00247093" w:rsidRDefault="00EA55B4" w:rsidP="00EA55B4">
            <w:pPr>
              <w:spacing w:line="240" w:lineRule="auto"/>
              <w:rPr>
                <w:sz w:val="22"/>
                <w:szCs w:val="22"/>
              </w:rPr>
            </w:pPr>
            <w:r w:rsidRPr="00247093">
              <w:rPr>
                <w:sz w:val="22"/>
                <w:szCs w:val="22"/>
              </w:rPr>
              <w:t>Charge</w:t>
            </w:r>
          </w:p>
        </w:tc>
        <w:tc>
          <w:tcPr>
            <w:tcW w:w="0" w:type="auto"/>
            <w:hideMark/>
          </w:tcPr>
          <w:p w:rsidR="00EA55B4" w:rsidRPr="00247093" w:rsidRDefault="00EA55B4" w:rsidP="00EA55B4">
            <w:pPr>
              <w:spacing w:line="240" w:lineRule="auto"/>
              <w:rPr>
                <w:sz w:val="22"/>
                <w:szCs w:val="22"/>
              </w:rPr>
            </w:pPr>
            <w:r w:rsidRPr="00247093">
              <w:rPr>
                <w:sz w:val="22"/>
                <w:szCs w:val="22"/>
              </w:rPr>
              <w:t>Charge statute</w:t>
            </w:r>
          </w:p>
        </w:tc>
        <w:tc>
          <w:tcPr>
            <w:tcW w:w="0" w:type="auto"/>
            <w:hideMark/>
          </w:tcPr>
          <w:p w:rsidR="00EA55B4" w:rsidRPr="00247093" w:rsidRDefault="00EA55B4" w:rsidP="00247093">
            <w:pPr>
              <w:spacing w:line="240" w:lineRule="auto"/>
              <w:jc w:val="center"/>
              <w:rPr>
                <w:sz w:val="22"/>
                <w:szCs w:val="22"/>
              </w:rPr>
            </w:pP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r>
      <w:tr w:rsidR="00EA55B4" w:rsidRPr="00EA55B4" w:rsidTr="00247093">
        <w:trPr>
          <w:trHeight w:val="374"/>
          <w:jc w:val="center"/>
        </w:trPr>
        <w:tc>
          <w:tcPr>
            <w:tcW w:w="0" w:type="auto"/>
            <w:gridSpan w:val="4"/>
            <w:shd w:val="clear" w:color="auto" w:fill="DEEAF6"/>
            <w:vAlign w:val="center"/>
            <w:hideMark/>
          </w:tcPr>
          <w:p w:rsidR="00EA55B4" w:rsidRPr="00247093" w:rsidRDefault="00EA55B4" w:rsidP="00247093">
            <w:pPr>
              <w:spacing w:line="240" w:lineRule="auto"/>
              <w:jc w:val="left"/>
              <w:rPr>
                <w:b/>
                <w:sz w:val="22"/>
                <w:szCs w:val="22"/>
              </w:rPr>
            </w:pPr>
            <w:r w:rsidRPr="00247093">
              <w:rPr>
                <w:b/>
                <w:sz w:val="22"/>
                <w:szCs w:val="22"/>
              </w:rPr>
              <w:t>Driver License Information</w:t>
            </w:r>
          </w:p>
        </w:tc>
      </w:tr>
      <w:tr w:rsidR="00EA55B4" w:rsidRPr="00EA55B4" w:rsidTr="00247093">
        <w:trPr>
          <w:trHeight w:val="278"/>
          <w:jc w:val="center"/>
        </w:trPr>
        <w:tc>
          <w:tcPr>
            <w:tcW w:w="0" w:type="auto"/>
            <w:hideMark/>
          </w:tcPr>
          <w:p w:rsidR="00EA55B4" w:rsidRPr="00247093" w:rsidRDefault="00EA55B4" w:rsidP="00EA55B4">
            <w:pPr>
              <w:spacing w:line="240" w:lineRule="auto"/>
              <w:rPr>
                <w:sz w:val="22"/>
                <w:szCs w:val="22"/>
              </w:rPr>
            </w:pPr>
            <w:r w:rsidRPr="00247093">
              <w:rPr>
                <w:sz w:val="22"/>
                <w:szCs w:val="22"/>
              </w:rPr>
              <w:t>Driver License Number</w:t>
            </w:r>
          </w:p>
        </w:tc>
        <w:tc>
          <w:tcPr>
            <w:tcW w:w="0" w:type="auto"/>
            <w:hideMark/>
          </w:tcPr>
          <w:p w:rsidR="00EA55B4" w:rsidRPr="00247093" w:rsidRDefault="00EA55B4" w:rsidP="00EA55B4">
            <w:pPr>
              <w:spacing w:line="240" w:lineRule="auto"/>
              <w:rPr>
                <w:sz w:val="22"/>
                <w:szCs w:val="22"/>
              </w:rPr>
            </w:pPr>
            <w:r w:rsidRPr="00247093">
              <w:rPr>
                <w:sz w:val="22"/>
                <w:szCs w:val="22"/>
              </w:rPr>
              <w:t>Driver license number</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r w:rsidRPr="00247093">
              <w:rPr>
                <w:sz w:val="22"/>
                <w:szCs w:val="22"/>
              </w:rPr>
              <w:t>Issue Date</w:t>
            </w:r>
          </w:p>
        </w:tc>
        <w:tc>
          <w:tcPr>
            <w:tcW w:w="0" w:type="auto"/>
            <w:hideMark/>
          </w:tcPr>
          <w:p w:rsidR="00EA55B4" w:rsidRPr="00247093" w:rsidRDefault="00EA55B4" w:rsidP="00EA55B4">
            <w:pPr>
              <w:spacing w:line="240" w:lineRule="auto"/>
              <w:rPr>
                <w:sz w:val="22"/>
                <w:szCs w:val="22"/>
              </w:rPr>
            </w:pPr>
            <w:r w:rsidRPr="00247093">
              <w:rPr>
                <w:sz w:val="22"/>
                <w:szCs w:val="22"/>
              </w:rPr>
              <w:t>Date driver license was issued</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r w:rsidRPr="00247093">
              <w:rPr>
                <w:sz w:val="22"/>
                <w:szCs w:val="22"/>
              </w:rPr>
              <w:t>Expiration Date</w:t>
            </w:r>
          </w:p>
        </w:tc>
        <w:tc>
          <w:tcPr>
            <w:tcW w:w="0" w:type="auto"/>
            <w:hideMark/>
          </w:tcPr>
          <w:p w:rsidR="00EA55B4" w:rsidRPr="00247093" w:rsidRDefault="00EA55B4" w:rsidP="00EA55B4">
            <w:pPr>
              <w:spacing w:line="240" w:lineRule="auto"/>
              <w:rPr>
                <w:sz w:val="22"/>
                <w:szCs w:val="22"/>
              </w:rPr>
            </w:pPr>
            <w:r w:rsidRPr="00247093">
              <w:rPr>
                <w:sz w:val="22"/>
                <w:szCs w:val="22"/>
              </w:rPr>
              <w:t>Date driver license expires</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r w:rsidRPr="00247093">
              <w:rPr>
                <w:sz w:val="22"/>
                <w:szCs w:val="22"/>
              </w:rPr>
              <w:t>Duplicate Count</w:t>
            </w:r>
          </w:p>
        </w:tc>
        <w:tc>
          <w:tcPr>
            <w:tcW w:w="0" w:type="auto"/>
            <w:hideMark/>
          </w:tcPr>
          <w:p w:rsidR="00EA55B4" w:rsidRPr="00247093" w:rsidRDefault="00EA55B4" w:rsidP="00EA55B4">
            <w:pPr>
              <w:spacing w:line="240" w:lineRule="auto"/>
              <w:rPr>
                <w:sz w:val="22"/>
                <w:szCs w:val="22"/>
              </w:rPr>
            </w:pPr>
            <w:r w:rsidRPr="00247093">
              <w:rPr>
                <w:sz w:val="22"/>
                <w:szCs w:val="22"/>
              </w:rPr>
              <w:t>Number of duplicate driver license</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r w:rsidRPr="00247093">
              <w:rPr>
                <w:sz w:val="22"/>
                <w:szCs w:val="22"/>
              </w:rPr>
              <w:t>License Class</w:t>
            </w:r>
          </w:p>
        </w:tc>
        <w:tc>
          <w:tcPr>
            <w:tcW w:w="0" w:type="auto"/>
            <w:hideMark/>
          </w:tcPr>
          <w:p w:rsidR="00EA55B4" w:rsidRPr="00247093" w:rsidRDefault="00EA55B4" w:rsidP="00EA55B4">
            <w:pPr>
              <w:spacing w:line="240" w:lineRule="auto"/>
              <w:rPr>
                <w:sz w:val="22"/>
                <w:szCs w:val="22"/>
              </w:rPr>
            </w:pPr>
            <w:r w:rsidRPr="00247093">
              <w:rPr>
                <w:sz w:val="22"/>
                <w:szCs w:val="22"/>
              </w:rPr>
              <w:t>Driver license class</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r w:rsidRPr="00247093">
              <w:rPr>
                <w:sz w:val="22"/>
                <w:szCs w:val="22"/>
              </w:rPr>
              <w:t>Endorsement</w:t>
            </w:r>
          </w:p>
        </w:tc>
        <w:tc>
          <w:tcPr>
            <w:tcW w:w="0" w:type="auto"/>
            <w:hideMark/>
          </w:tcPr>
          <w:p w:rsidR="00EA55B4" w:rsidRPr="00247093" w:rsidRDefault="00EA55B4" w:rsidP="00EA55B4">
            <w:pPr>
              <w:spacing w:line="240" w:lineRule="auto"/>
              <w:rPr>
                <w:sz w:val="22"/>
                <w:szCs w:val="22"/>
              </w:rPr>
            </w:pPr>
            <w:r w:rsidRPr="00247093">
              <w:rPr>
                <w:sz w:val="22"/>
                <w:szCs w:val="22"/>
              </w:rPr>
              <w:t>Driver license endorsement</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288"/>
          <w:jc w:val="center"/>
        </w:trPr>
        <w:tc>
          <w:tcPr>
            <w:tcW w:w="0" w:type="auto"/>
            <w:hideMark/>
          </w:tcPr>
          <w:p w:rsidR="00EA55B4" w:rsidRPr="00247093" w:rsidRDefault="00EA55B4" w:rsidP="00EA55B4">
            <w:pPr>
              <w:spacing w:line="240" w:lineRule="auto"/>
              <w:rPr>
                <w:sz w:val="22"/>
                <w:szCs w:val="22"/>
              </w:rPr>
            </w:pPr>
            <w:r w:rsidRPr="00247093">
              <w:rPr>
                <w:sz w:val="22"/>
                <w:szCs w:val="22"/>
              </w:rPr>
              <w:t>Restriction</w:t>
            </w:r>
          </w:p>
        </w:tc>
        <w:tc>
          <w:tcPr>
            <w:tcW w:w="0" w:type="auto"/>
            <w:hideMark/>
          </w:tcPr>
          <w:p w:rsidR="00EA55B4" w:rsidRPr="00247093" w:rsidRDefault="00EA55B4" w:rsidP="00EA55B4">
            <w:pPr>
              <w:spacing w:line="240" w:lineRule="auto"/>
              <w:rPr>
                <w:sz w:val="22"/>
                <w:szCs w:val="22"/>
              </w:rPr>
            </w:pPr>
            <w:r w:rsidRPr="00247093">
              <w:rPr>
                <w:sz w:val="22"/>
                <w:szCs w:val="22"/>
              </w:rPr>
              <w:t>Driver license restriction</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288"/>
          <w:jc w:val="center"/>
        </w:trPr>
        <w:tc>
          <w:tcPr>
            <w:tcW w:w="0" w:type="auto"/>
            <w:hideMark/>
          </w:tcPr>
          <w:p w:rsidR="00EA55B4" w:rsidRPr="00247093" w:rsidRDefault="00EA55B4" w:rsidP="00EA55B4">
            <w:pPr>
              <w:spacing w:line="240" w:lineRule="auto"/>
              <w:rPr>
                <w:sz w:val="22"/>
                <w:szCs w:val="22"/>
              </w:rPr>
            </w:pPr>
            <w:r w:rsidRPr="00247093">
              <w:rPr>
                <w:sz w:val="22"/>
                <w:szCs w:val="22"/>
              </w:rPr>
              <w:t>Commercial Restriction</w:t>
            </w:r>
          </w:p>
        </w:tc>
        <w:tc>
          <w:tcPr>
            <w:tcW w:w="0" w:type="auto"/>
            <w:hideMark/>
          </w:tcPr>
          <w:p w:rsidR="00EA55B4" w:rsidRPr="00247093" w:rsidRDefault="00EA55B4" w:rsidP="00EA55B4">
            <w:pPr>
              <w:spacing w:line="240" w:lineRule="auto"/>
              <w:rPr>
                <w:sz w:val="22"/>
                <w:szCs w:val="22"/>
              </w:rPr>
            </w:pPr>
            <w:r w:rsidRPr="00247093">
              <w:rPr>
                <w:sz w:val="22"/>
                <w:szCs w:val="22"/>
              </w:rPr>
              <w:t>Commercial driver license restriction</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374"/>
          <w:jc w:val="center"/>
        </w:trPr>
        <w:tc>
          <w:tcPr>
            <w:tcW w:w="0" w:type="auto"/>
            <w:gridSpan w:val="4"/>
            <w:shd w:val="clear" w:color="auto" w:fill="DEEAF6"/>
            <w:vAlign w:val="center"/>
            <w:hideMark/>
          </w:tcPr>
          <w:p w:rsidR="00EA55B4" w:rsidRPr="00247093" w:rsidRDefault="00EA55B4" w:rsidP="00247093">
            <w:pPr>
              <w:spacing w:line="240" w:lineRule="auto"/>
              <w:jc w:val="left"/>
              <w:rPr>
                <w:b/>
                <w:sz w:val="22"/>
                <w:szCs w:val="22"/>
              </w:rPr>
            </w:pPr>
            <w:r w:rsidRPr="00247093">
              <w:rPr>
                <w:b/>
                <w:sz w:val="22"/>
                <w:szCs w:val="22"/>
              </w:rPr>
              <w:t>Address Information</w:t>
            </w: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proofErr w:type="spellStart"/>
            <w:r w:rsidRPr="00247093">
              <w:rPr>
                <w:sz w:val="22"/>
                <w:szCs w:val="22"/>
              </w:rPr>
              <w:t>AddressLine1</w:t>
            </w:r>
            <w:proofErr w:type="spellEnd"/>
          </w:p>
        </w:tc>
        <w:tc>
          <w:tcPr>
            <w:tcW w:w="0" w:type="auto"/>
            <w:hideMark/>
          </w:tcPr>
          <w:p w:rsidR="00EA55B4" w:rsidRPr="00247093" w:rsidRDefault="00EA55B4" w:rsidP="00EA55B4">
            <w:pPr>
              <w:spacing w:line="240" w:lineRule="auto"/>
              <w:rPr>
                <w:sz w:val="22"/>
                <w:szCs w:val="22"/>
              </w:rPr>
            </w:pPr>
            <w:r w:rsidRPr="00247093">
              <w:rPr>
                <w:sz w:val="22"/>
                <w:szCs w:val="22"/>
              </w:rPr>
              <w:t>First address line</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proofErr w:type="spellStart"/>
            <w:r w:rsidRPr="00247093">
              <w:rPr>
                <w:sz w:val="22"/>
                <w:szCs w:val="22"/>
              </w:rPr>
              <w:t>AddressLine2</w:t>
            </w:r>
            <w:proofErr w:type="spellEnd"/>
          </w:p>
        </w:tc>
        <w:tc>
          <w:tcPr>
            <w:tcW w:w="0" w:type="auto"/>
            <w:hideMark/>
          </w:tcPr>
          <w:p w:rsidR="00EA55B4" w:rsidRPr="00247093" w:rsidRDefault="00EA55B4" w:rsidP="00EA55B4">
            <w:pPr>
              <w:spacing w:line="240" w:lineRule="auto"/>
              <w:rPr>
                <w:sz w:val="22"/>
                <w:szCs w:val="22"/>
              </w:rPr>
            </w:pPr>
            <w:r w:rsidRPr="00247093">
              <w:rPr>
                <w:sz w:val="22"/>
                <w:szCs w:val="22"/>
              </w:rPr>
              <w:t>Second address line</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r w:rsidRPr="00247093">
              <w:rPr>
                <w:sz w:val="22"/>
                <w:szCs w:val="22"/>
              </w:rPr>
              <w:t>City</w:t>
            </w:r>
          </w:p>
        </w:tc>
        <w:tc>
          <w:tcPr>
            <w:tcW w:w="0" w:type="auto"/>
            <w:hideMark/>
          </w:tcPr>
          <w:p w:rsidR="00EA55B4" w:rsidRPr="00247093" w:rsidRDefault="00EA55B4" w:rsidP="00EA55B4">
            <w:pPr>
              <w:spacing w:line="240" w:lineRule="auto"/>
              <w:rPr>
                <w:sz w:val="22"/>
                <w:szCs w:val="22"/>
              </w:rPr>
            </w:pPr>
            <w:r w:rsidRPr="00247093">
              <w:rPr>
                <w:sz w:val="22"/>
                <w:szCs w:val="22"/>
              </w:rPr>
              <w:t>City</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r w:rsidRPr="00247093">
              <w:rPr>
                <w:sz w:val="22"/>
                <w:szCs w:val="22"/>
              </w:rPr>
              <w:t>State</w:t>
            </w:r>
          </w:p>
        </w:tc>
        <w:tc>
          <w:tcPr>
            <w:tcW w:w="0" w:type="auto"/>
            <w:hideMark/>
          </w:tcPr>
          <w:p w:rsidR="00EA55B4" w:rsidRPr="00247093" w:rsidRDefault="00EA55B4" w:rsidP="00EA55B4">
            <w:pPr>
              <w:spacing w:line="240" w:lineRule="auto"/>
              <w:rPr>
                <w:sz w:val="22"/>
                <w:szCs w:val="22"/>
              </w:rPr>
            </w:pPr>
            <w:r w:rsidRPr="00247093">
              <w:rPr>
                <w:sz w:val="22"/>
                <w:szCs w:val="22"/>
              </w:rPr>
              <w:t>State</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r w:rsidR="00EA55B4" w:rsidRPr="00EA55B4" w:rsidTr="00247093">
        <w:trPr>
          <w:trHeight w:val="255"/>
          <w:jc w:val="center"/>
        </w:trPr>
        <w:tc>
          <w:tcPr>
            <w:tcW w:w="0" w:type="auto"/>
            <w:hideMark/>
          </w:tcPr>
          <w:p w:rsidR="00EA55B4" w:rsidRPr="00247093" w:rsidRDefault="00EA55B4" w:rsidP="00EA55B4">
            <w:pPr>
              <w:spacing w:line="240" w:lineRule="auto"/>
              <w:rPr>
                <w:sz w:val="22"/>
                <w:szCs w:val="22"/>
              </w:rPr>
            </w:pPr>
            <w:r w:rsidRPr="00247093">
              <w:rPr>
                <w:sz w:val="22"/>
                <w:szCs w:val="22"/>
              </w:rPr>
              <w:t>Zip</w:t>
            </w:r>
          </w:p>
        </w:tc>
        <w:tc>
          <w:tcPr>
            <w:tcW w:w="0" w:type="auto"/>
            <w:hideMark/>
          </w:tcPr>
          <w:p w:rsidR="00EA55B4" w:rsidRPr="00247093" w:rsidRDefault="00EA55B4" w:rsidP="00EA55B4">
            <w:pPr>
              <w:spacing w:line="240" w:lineRule="auto"/>
              <w:rPr>
                <w:sz w:val="22"/>
                <w:szCs w:val="22"/>
              </w:rPr>
            </w:pPr>
            <w:r w:rsidRPr="00247093">
              <w:rPr>
                <w:sz w:val="22"/>
                <w:szCs w:val="22"/>
              </w:rPr>
              <w:t>Z</w:t>
            </w:r>
            <w:r w:rsidR="006608B9" w:rsidRPr="00247093">
              <w:rPr>
                <w:sz w:val="22"/>
                <w:szCs w:val="22"/>
              </w:rPr>
              <w:t xml:space="preserve">IP </w:t>
            </w:r>
            <w:r w:rsidRPr="00247093">
              <w:rPr>
                <w:sz w:val="22"/>
                <w:szCs w:val="22"/>
              </w:rPr>
              <w:t>code</w:t>
            </w:r>
          </w:p>
        </w:tc>
        <w:tc>
          <w:tcPr>
            <w:tcW w:w="0" w:type="auto"/>
            <w:hideMark/>
          </w:tcPr>
          <w:p w:rsidR="00EA55B4" w:rsidRPr="00247093" w:rsidRDefault="00EA55B4" w:rsidP="00247093">
            <w:pPr>
              <w:spacing w:line="240" w:lineRule="auto"/>
              <w:jc w:val="center"/>
              <w:rPr>
                <w:sz w:val="22"/>
                <w:szCs w:val="22"/>
              </w:rPr>
            </w:pPr>
            <w:r w:rsidRPr="00247093">
              <w:rPr>
                <w:sz w:val="22"/>
                <w:szCs w:val="22"/>
              </w:rPr>
              <w:t>X</w:t>
            </w:r>
          </w:p>
        </w:tc>
        <w:tc>
          <w:tcPr>
            <w:tcW w:w="0" w:type="auto"/>
            <w:hideMark/>
          </w:tcPr>
          <w:p w:rsidR="00EA55B4" w:rsidRPr="00247093" w:rsidRDefault="00EA55B4" w:rsidP="00247093">
            <w:pPr>
              <w:spacing w:line="240" w:lineRule="auto"/>
              <w:jc w:val="center"/>
              <w:rPr>
                <w:sz w:val="22"/>
                <w:szCs w:val="22"/>
              </w:rPr>
            </w:pPr>
          </w:p>
        </w:tc>
      </w:tr>
    </w:tbl>
    <w:p w:rsidR="000E25C9" w:rsidRPr="00EA55B4" w:rsidRDefault="000E25C9" w:rsidP="000B34AD">
      <w:pPr>
        <w:spacing w:line="240" w:lineRule="auto"/>
      </w:pPr>
    </w:p>
    <w:p w:rsidR="0081553A" w:rsidRPr="00C601F9" w:rsidRDefault="0081553A" w:rsidP="000B34AD">
      <w:pPr>
        <w:pStyle w:val="Heading3"/>
      </w:pPr>
      <w:bookmarkStart w:id="88" w:name="_Toc309561677"/>
      <w:bookmarkStart w:id="89" w:name="_Toc447267886"/>
      <w:bookmarkStart w:id="90" w:name="_Toc447615459"/>
      <w:r w:rsidRPr="00C601F9">
        <w:t>Data Provenance</w:t>
      </w:r>
      <w:bookmarkEnd w:id="88"/>
      <w:bookmarkEnd w:id="89"/>
      <w:bookmarkEnd w:id="90"/>
    </w:p>
    <w:p w:rsidR="006C44D1" w:rsidRPr="00C601F9" w:rsidRDefault="006C44D1" w:rsidP="000B34AD">
      <w:pPr>
        <w:spacing w:line="240" w:lineRule="auto"/>
      </w:pPr>
    </w:p>
    <w:p w:rsidR="00247093" w:rsidRDefault="00247093" w:rsidP="00247093">
      <w:pPr>
        <w:spacing w:line="240" w:lineRule="auto"/>
      </w:pPr>
      <w:r w:rsidRPr="00247093">
        <w:t>DOT Photo records are the provenance of DOT.</w:t>
      </w:r>
    </w:p>
    <w:p w:rsidR="00247093" w:rsidRPr="00247093" w:rsidRDefault="00247093" w:rsidP="00247093">
      <w:pPr>
        <w:spacing w:line="240" w:lineRule="auto"/>
      </w:pPr>
    </w:p>
    <w:p w:rsidR="00247093" w:rsidRPr="00247093" w:rsidRDefault="00247093" w:rsidP="00247093">
      <w:pPr>
        <w:spacing w:line="240" w:lineRule="auto"/>
      </w:pPr>
      <w:r w:rsidRPr="00247093">
        <w:t>PIN records are the provenance of the PIN.</w:t>
      </w:r>
    </w:p>
    <w:p w:rsidR="00B82025" w:rsidRPr="00C601F9" w:rsidRDefault="000B34AD" w:rsidP="000B34AD">
      <w:pPr>
        <w:pStyle w:val="Heading2"/>
      </w:pPr>
      <w:bookmarkStart w:id="91" w:name="_Toc309561678"/>
      <w:r>
        <w:br w:type="page"/>
      </w:r>
      <w:bookmarkStart w:id="92" w:name="_Toc447267887"/>
      <w:bookmarkStart w:id="93" w:name="_Toc447615460"/>
      <w:r w:rsidR="0081553A" w:rsidRPr="00C601F9">
        <w:lastRenderedPageBreak/>
        <w:t>Behavior Model</w:t>
      </w:r>
      <w:bookmarkEnd w:id="91"/>
      <w:bookmarkEnd w:id="92"/>
      <w:bookmarkEnd w:id="93"/>
    </w:p>
    <w:p w:rsidR="00B82025" w:rsidRPr="00C601F9" w:rsidRDefault="00B82025" w:rsidP="000B34AD">
      <w:pPr>
        <w:spacing w:line="240" w:lineRule="auto"/>
        <w:rPr>
          <w:i/>
          <w:color w:val="1F497D"/>
          <w:kern w:val="20"/>
          <w:szCs w:val="24"/>
        </w:rPr>
      </w:pPr>
    </w:p>
    <w:p w:rsidR="0081553A" w:rsidRPr="00C601F9" w:rsidRDefault="0081553A" w:rsidP="000B34AD">
      <w:pPr>
        <w:pStyle w:val="Heading3"/>
      </w:pPr>
      <w:bookmarkStart w:id="94" w:name="_Toc196967033"/>
      <w:bookmarkStart w:id="95" w:name="_Toc309561679"/>
      <w:bookmarkStart w:id="96" w:name="_Toc447267888"/>
      <w:bookmarkStart w:id="97" w:name="_Toc447615461"/>
      <w:r w:rsidRPr="00C601F9">
        <w:t>Action Model</w:t>
      </w:r>
      <w:bookmarkEnd w:id="94"/>
      <w:bookmarkEnd w:id="95"/>
      <w:bookmarkEnd w:id="96"/>
      <w:bookmarkEnd w:id="97"/>
    </w:p>
    <w:p w:rsidR="00B82025" w:rsidRPr="00C601F9" w:rsidRDefault="00B82025" w:rsidP="000B34AD">
      <w:pPr>
        <w:spacing w:line="240" w:lineRule="auto"/>
        <w:rPr>
          <w:i/>
          <w:color w:val="1F497D"/>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6"/>
        <w:gridCol w:w="3760"/>
      </w:tblGrid>
      <w:tr w:rsidR="0081553A" w:rsidRPr="001A2B02" w:rsidTr="00B82025">
        <w:trPr>
          <w:jc w:val="center"/>
        </w:trPr>
        <w:tc>
          <w:tcPr>
            <w:tcW w:w="3656" w:type="dxa"/>
            <w:shd w:val="clear" w:color="auto" w:fill="D9D9D9"/>
            <w:vAlign w:val="center"/>
          </w:tcPr>
          <w:p w:rsidR="0081553A" w:rsidRPr="00AB0271" w:rsidRDefault="0081553A" w:rsidP="000B34AD">
            <w:pPr>
              <w:pStyle w:val="JRANormalText"/>
              <w:spacing w:before="0" w:after="0" w:line="240" w:lineRule="auto"/>
              <w:jc w:val="center"/>
              <w:rPr>
                <w:rFonts w:cs="Times New Roman"/>
                <w:b/>
                <w:sz w:val="24"/>
                <w:szCs w:val="24"/>
              </w:rPr>
            </w:pPr>
            <w:r w:rsidRPr="00AB0271">
              <w:rPr>
                <w:rFonts w:cs="Times New Roman"/>
                <w:b/>
                <w:sz w:val="24"/>
                <w:szCs w:val="24"/>
              </w:rPr>
              <w:t>Action Name</w:t>
            </w:r>
            <w:r w:rsidR="00766E21" w:rsidRPr="00AB0271">
              <w:rPr>
                <w:rFonts w:cs="Times New Roman"/>
                <w:b/>
                <w:sz w:val="24"/>
                <w:szCs w:val="24"/>
              </w:rPr>
              <w:t>:</w:t>
            </w:r>
          </w:p>
        </w:tc>
        <w:tc>
          <w:tcPr>
            <w:tcW w:w="3760" w:type="dxa"/>
            <w:shd w:val="clear" w:color="auto" w:fill="D9D9D9"/>
            <w:vAlign w:val="center"/>
          </w:tcPr>
          <w:p w:rsidR="0081553A" w:rsidRPr="003C30EF" w:rsidRDefault="00247093" w:rsidP="000B34AD">
            <w:pPr>
              <w:pStyle w:val="JRANormalText"/>
              <w:spacing w:before="0" w:after="0" w:line="240" w:lineRule="auto"/>
              <w:jc w:val="center"/>
              <w:rPr>
                <w:rFonts w:cs="Times New Roman"/>
                <w:b/>
                <w:color w:val="1F497D"/>
                <w:sz w:val="24"/>
                <w:szCs w:val="24"/>
              </w:rPr>
            </w:pPr>
            <w:r w:rsidRPr="00247093">
              <w:rPr>
                <w:rFonts w:cs="Times New Roman"/>
                <w:b/>
                <w:i/>
                <w:color w:val="1F497D"/>
                <w:sz w:val="24"/>
                <w:szCs w:val="24"/>
              </w:rPr>
              <w:t>SearchAllPhotosResults</w:t>
            </w:r>
          </w:p>
        </w:tc>
      </w:tr>
      <w:tr w:rsidR="0081553A" w:rsidRPr="001A2B02" w:rsidTr="00B82025">
        <w:trPr>
          <w:jc w:val="center"/>
        </w:trPr>
        <w:tc>
          <w:tcPr>
            <w:tcW w:w="7416" w:type="dxa"/>
            <w:gridSpan w:val="2"/>
          </w:tcPr>
          <w:p w:rsidR="0081553A" w:rsidRPr="003C30EF" w:rsidRDefault="0081553A" w:rsidP="000B34AD">
            <w:pPr>
              <w:pStyle w:val="JRANormalText"/>
              <w:spacing w:before="0" w:after="0" w:line="240" w:lineRule="auto"/>
              <w:jc w:val="left"/>
              <w:rPr>
                <w:rFonts w:cs="Times New Roman"/>
                <w:b/>
              </w:rPr>
            </w:pPr>
            <w:r w:rsidRPr="003C30EF">
              <w:rPr>
                <w:rFonts w:cs="Times New Roman"/>
                <w:b/>
              </w:rPr>
              <w:t>Action Purpose</w:t>
            </w:r>
          </w:p>
        </w:tc>
      </w:tr>
      <w:tr w:rsidR="0081553A" w:rsidRPr="001A2B02" w:rsidTr="00B82025">
        <w:trPr>
          <w:jc w:val="center"/>
        </w:trPr>
        <w:tc>
          <w:tcPr>
            <w:tcW w:w="7416" w:type="dxa"/>
            <w:gridSpan w:val="2"/>
          </w:tcPr>
          <w:p w:rsidR="004D0906" w:rsidRDefault="00247093" w:rsidP="000B34AD">
            <w:pPr>
              <w:spacing w:line="240" w:lineRule="auto"/>
              <w:jc w:val="left"/>
            </w:pPr>
            <w:r w:rsidRPr="00247093">
              <w:t xml:space="preserve">Photo and demographic information of individuals from the DOT Photo and PIN systems matching a search request </w:t>
            </w:r>
          </w:p>
          <w:p w:rsidR="00247093" w:rsidRPr="003C30EF" w:rsidRDefault="00247093" w:rsidP="000B34AD">
            <w:pPr>
              <w:spacing w:line="240" w:lineRule="auto"/>
              <w:jc w:val="left"/>
            </w:pPr>
          </w:p>
        </w:tc>
      </w:tr>
      <w:tr w:rsidR="0081553A" w:rsidRPr="001A2B02" w:rsidTr="00B82025">
        <w:trPr>
          <w:jc w:val="center"/>
        </w:trPr>
        <w:tc>
          <w:tcPr>
            <w:tcW w:w="3656" w:type="dxa"/>
          </w:tcPr>
          <w:p w:rsidR="0081553A" w:rsidRPr="00AB0271" w:rsidRDefault="0081553A" w:rsidP="000B34AD">
            <w:pPr>
              <w:pStyle w:val="JRANormalText"/>
              <w:spacing w:before="0" w:after="0" w:line="240" w:lineRule="auto"/>
              <w:jc w:val="left"/>
              <w:rPr>
                <w:rFonts w:cs="Times New Roman"/>
                <w:b/>
              </w:rPr>
            </w:pPr>
            <w:r w:rsidRPr="00AB0271">
              <w:rPr>
                <w:rFonts w:cs="Times New Roman"/>
                <w:b/>
              </w:rPr>
              <w:t>Action Inputs</w:t>
            </w:r>
          </w:p>
        </w:tc>
        <w:tc>
          <w:tcPr>
            <w:tcW w:w="3760" w:type="dxa"/>
          </w:tcPr>
          <w:p w:rsidR="0081553A" w:rsidRPr="003C30EF" w:rsidRDefault="0081553A" w:rsidP="000B34AD">
            <w:pPr>
              <w:pStyle w:val="JRANormalText"/>
              <w:spacing w:before="0" w:after="0" w:line="240" w:lineRule="auto"/>
              <w:jc w:val="left"/>
              <w:rPr>
                <w:rFonts w:cs="Times New Roman"/>
                <w:b/>
              </w:rPr>
            </w:pPr>
            <w:r w:rsidRPr="003C30EF">
              <w:rPr>
                <w:rFonts w:cs="Times New Roman"/>
                <w:b/>
              </w:rPr>
              <w:t>Action Outputs</w:t>
            </w:r>
          </w:p>
        </w:tc>
      </w:tr>
      <w:tr w:rsidR="00247093" w:rsidRPr="001A2B02" w:rsidTr="00B82025">
        <w:trPr>
          <w:jc w:val="center"/>
        </w:trPr>
        <w:tc>
          <w:tcPr>
            <w:tcW w:w="3656" w:type="dxa"/>
          </w:tcPr>
          <w:p w:rsidR="00247093" w:rsidRPr="00247093" w:rsidRDefault="00247093" w:rsidP="00247093">
            <w:pPr>
              <w:spacing w:line="240" w:lineRule="auto"/>
              <w:rPr>
                <w:rFonts w:cs="Arial"/>
              </w:rPr>
            </w:pPr>
            <w:r w:rsidRPr="00247093">
              <w:rPr>
                <w:rFonts w:cs="Arial"/>
              </w:rPr>
              <w:t>Person Photo Search Results</w:t>
            </w:r>
          </w:p>
        </w:tc>
        <w:tc>
          <w:tcPr>
            <w:tcW w:w="3760" w:type="dxa"/>
          </w:tcPr>
          <w:p w:rsidR="00247093" w:rsidRDefault="00247093" w:rsidP="00247093">
            <w:pPr>
              <w:spacing w:line="240" w:lineRule="auto"/>
              <w:rPr>
                <w:rFonts w:cs="Arial"/>
              </w:rPr>
            </w:pPr>
            <w:r w:rsidRPr="00247093">
              <w:rPr>
                <w:rFonts w:cs="Arial"/>
              </w:rPr>
              <w:t>None</w:t>
            </w:r>
          </w:p>
          <w:p w:rsidR="00247093" w:rsidRPr="00247093" w:rsidRDefault="00247093" w:rsidP="00247093">
            <w:pPr>
              <w:spacing w:line="240" w:lineRule="auto"/>
              <w:rPr>
                <w:rFonts w:cs="Arial"/>
              </w:rPr>
            </w:pPr>
          </w:p>
        </w:tc>
      </w:tr>
      <w:tr w:rsidR="0081553A" w:rsidRPr="001A2B02" w:rsidTr="00B82025">
        <w:trPr>
          <w:jc w:val="center"/>
        </w:trPr>
        <w:tc>
          <w:tcPr>
            <w:tcW w:w="7416" w:type="dxa"/>
            <w:gridSpan w:val="2"/>
          </w:tcPr>
          <w:p w:rsidR="0081553A" w:rsidRPr="00AB0271" w:rsidRDefault="0081553A" w:rsidP="000B34AD">
            <w:pPr>
              <w:pStyle w:val="JRANormalText"/>
              <w:spacing w:before="0" w:after="0" w:line="240" w:lineRule="auto"/>
              <w:jc w:val="left"/>
              <w:rPr>
                <w:rFonts w:cs="Times New Roman"/>
                <w:b/>
              </w:rPr>
            </w:pPr>
            <w:r w:rsidRPr="00AB0271">
              <w:rPr>
                <w:rFonts w:cs="Times New Roman"/>
                <w:b/>
              </w:rPr>
              <w:t>Action Provenance</w:t>
            </w:r>
          </w:p>
        </w:tc>
      </w:tr>
      <w:tr w:rsidR="0081553A" w:rsidRPr="001A2B02" w:rsidTr="00B82025">
        <w:trPr>
          <w:jc w:val="center"/>
        </w:trPr>
        <w:tc>
          <w:tcPr>
            <w:tcW w:w="7416" w:type="dxa"/>
            <w:gridSpan w:val="2"/>
          </w:tcPr>
          <w:p w:rsidR="0081553A" w:rsidRPr="00AB0271" w:rsidRDefault="0081553A" w:rsidP="000B34AD">
            <w:pPr>
              <w:spacing w:line="240" w:lineRule="auto"/>
              <w:jc w:val="left"/>
            </w:pPr>
          </w:p>
        </w:tc>
      </w:tr>
    </w:tbl>
    <w:p w:rsidR="0068716B" w:rsidRPr="00247093" w:rsidRDefault="0068716B" w:rsidP="000B34AD">
      <w:pPr>
        <w:spacing w:line="240" w:lineRule="auto"/>
        <w:rPr>
          <w:szCs w:val="24"/>
        </w:rPr>
      </w:pPr>
    </w:p>
    <w:p w:rsidR="00247093" w:rsidRPr="00247093" w:rsidRDefault="00247093" w:rsidP="00826EF6">
      <w:pPr>
        <w:spacing w:line="240" w:lineRule="auto"/>
        <w:ind w:left="990"/>
        <w:rPr>
          <w:szCs w:val="24"/>
        </w:rPr>
      </w:pPr>
      <w:r w:rsidRPr="00247093">
        <w:rPr>
          <w:szCs w:val="24"/>
        </w:rPr>
        <w:t>The following search criteria sets are allowed:</w:t>
      </w:r>
    </w:p>
    <w:p w:rsidR="00247093" w:rsidRPr="00247093" w:rsidRDefault="00247093" w:rsidP="00826EF6">
      <w:pPr>
        <w:spacing w:line="240" w:lineRule="auto"/>
        <w:ind w:left="990"/>
        <w:rPr>
          <w:szCs w:val="24"/>
        </w:rPr>
      </w:pPr>
    </w:p>
    <w:p w:rsidR="00247093" w:rsidRPr="00247093" w:rsidRDefault="00247093" w:rsidP="00826EF6">
      <w:pPr>
        <w:numPr>
          <w:ilvl w:val="0"/>
          <w:numId w:val="21"/>
        </w:numPr>
        <w:spacing w:line="240" w:lineRule="auto"/>
        <w:ind w:left="1800"/>
        <w:rPr>
          <w:szCs w:val="24"/>
        </w:rPr>
      </w:pPr>
      <w:r w:rsidRPr="00247093">
        <w:rPr>
          <w:szCs w:val="24"/>
        </w:rPr>
        <w:t>Name only</w:t>
      </w:r>
    </w:p>
    <w:p w:rsidR="00247093" w:rsidRPr="00247093" w:rsidRDefault="00247093" w:rsidP="00826EF6">
      <w:pPr>
        <w:numPr>
          <w:ilvl w:val="0"/>
          <w:numId w:val="21"/>
        </w:numPr>
        <w:spacing w:line="240" w:lineRule="auto"/>
        <w:ind w:left="1800"/>
        <w:rPr>
          <w:szCs w:val="24"/>
        </w:rPr>
      </w:pPr>
      <w:r w:rsidRPr="00247093">
        <w:rPr>
          <w:szCs w:val="24"/>
        </w:rPr>
        <w:t>Name and DOB</w:t>
      </w:r>
    </w:p>
    <w:p w:rsidR="00247093" w:rsidRPr="00247093" w:rsidRDefault="00247093" w:rsidP="00826EF6">
      <w:pPr>
        <w:numPr>
          <w:ilvl w:val="0"/>
          <w:numId w:val="21"/>
        </w:numPr>
        <w:spacing w:line="240" w:lineRule="auto"/>
        <w:ind w:left="1800"/>
        <w:rPr>
          <w:szCs w:val="24"/>
        </w:rPr>
      </w:pPr>
      <w:r w:rsidRPr="00247093">
        <w:rPr>
          <w:szCs w:val="24"/>
        </w:rPr>
        <w:t>Name, DOB</w:t>
      </w:r>
      <w:r w:rsidR="006608B9">
        <w:rPr>
          <w:szCs w:val="24"/>
        </w:rPr>
        <w:t>,</w:t>
      </w:r>
      <w:r w:rsidRPr="00247093">
        <w:rPr>
          <w:szCs w:val="24"/>
        </w:rPr>
        <w:t xml:space="preserve"> and SSN</w:t>
      </w:r>
    </w:p>
    <w:p w:rsidR="00247093" w:rsidRPr="00247093" w:rsidRDefault="00247093" w:rsidP="00826EF6">
      <w:pPr>
        <w:numPr>
          <w:ilvl w:val="0"/>
          <w:numId w:val="21"/>
        </w:numPr>
        <w:spacing w:line="240" w:lineRule="auto"/>
        <w:ind w:left="1800"/>
        <w:rPr>
          <w:szCs w:val="24"/>
        </w:rPr>
      </w:pPr>
      <w:r w:rsidRPr="00247093">
        <w:rPr>
          <w:szCs w:val="24"/>
        </w:rPr>
        <w:t>Name and SSN</w:t>
      </w:r>
    </w:p>
    <w:p w:rsidR="00247093" w:rsidRPr="00247093" w:rsidRDefault="00247093" w:rsidP="00826EF6">
      <w:pPr>
        <w:numPr>
          <w:ilvl w:val="0"/>
          <w:numId w:val="21"/>
        </w:numPr>
        <w:spacing w:line="240" w:lineRule="auto"/>
        <w:ind w:left="1800"/>
        <w:rPr>
          <w:szCs w:val="24"/>
        </w:rPr>
      </w:pPr>
      <w:r w:rsidRPr="00247093">
        <w:rPr>
          <w:szCs w:val="24"/>
        </w:rPr>
        <w:t>SID</w:t>
      </w:r>
    </w:p>
    <w:p w:rsidR="00247093" w:rsidRPr="00247093" w:rsidRDefault="00247093" w:rsidP="00826EF6">
      <w:pPr>
        <w:numPr>
          <w:ilvl w:val="0"/>
          <w:numId w:val="21"/>
        </w:numPr>
        <w:spacing w:line="240" w:lineRule="auto"/>
        <w:ind w:left="1800"/>
        <w:rPr>
          <w:szCs w:val="24"/>
        </w:rPr>
      </w:pPr>
      <w:r w:rsidRPr="00247093">
        <w:rPr>
          <w:szCs w:val="24"/>
        </w:rPr>
        <w:t>SSN</w:t>
      </w:r>
    </w:p>
    <w:p w:rsidR="00247093" w:rsidRPr="00247093" w:rsidRDefault="00247093" w:rsidP="00826EF6">
      <w:pPr>
        <w:numPr>
          <w:ilvl w:val="0"/>
          <w:numId w:val="21"/>
        </w:numPr>
        <w:spacing w:line="240" w:lineRule="auto"/>
        <w:ind w:left="1800"/>
        <w:rPr>
          <w:szCs w:val="24"/>
        </w:rPr>
      </w:pPr>
      <w:r w:rsidRPr="00247093">
        <w:rPr>
          <w:szCs w:val="24"/>
        </w:rPr>
        <w:t>SSN and DOB</w:t>
      </w:r>
    </w:p>
    <w:p w:rsidR="00247093" w:rsidRPr="00247093" w:rsidRDefault="00247093" w:rsidP="00826EF6">
      <w:pPr>
        <w:numPr>
          <w:ilvl w:val="0"/>
          <w:numId w:val="21"/>
        </w:numPr>
        <w:spacing w:line="240" w:lineRule="auto"/>
        <w:ind w:left="1800"/>
        <w:rPr>
          <w:szCs w:val="24"/>
        </w:rPr>
      </w:pPr>
      <w:proofErr w:type="spellStart"/>
      <w:r w:rsidRPr="00247093">
        <w:rPr>
          <w:szCs w:val="24"/>
        </w:rPr>
        <w:t>OLN</w:t>
      </w:r>
      <w:proofErr w:type="spellEnd"/>
    </w:p>
    <w:p w:rsidR="00247093" w:rsidRPr="00247093" w:rsidRDefault="00247093" w:rsidP="00826EF6">
      <w:pPr>
        <w:spacing w:line="240" w:lineRule="auto"/>
        <w:ind w:left="990"/>
        <w:rPr>
          <w:szCs w:val="24"/>
        </w:rPr>
      </w:pPr>
    </w:p>
    <w:p w:rsidR="00247093" w:rsidRPr="00247093" w:rsidRDefault="00247093" w:rsidP="00826EF6">
      <w:pPr>
        <w:spacing w:line="240" w:lineRule="auto"/>
        <w:ind w:left="990"/>
        <w:rPr>
          <w:szCs w:val="24"/>
        </w:rPr>
      </w:pPr>
      <w:r w:rsidRPr="00247093">
        <w:rPr>
          <w:szCs w:val="24"/>
        </w:rPr>
        <w:t xml:space="preserve">The results data includes a </w:t>
      </w:r>
      <w:proofErr w:type="spellStart"/>
      <w:r w:rsidRPr="00247093">
        <w:rPr>
          <w:szCs w:val="24"/>
        </w:rPr>
        <w:t>PhotoSystemResult</w:t>
      </w:r>
      <w:proofErr w:type="spellEnd"/>
      <w:r w:rsidRPr="00247093">
        <w:rPr>
          <w:szCs w:val="24"/>
        </w:rPr>
        <w:t xml:space="preserve"> record for each system searched.  Each </w:t>
      </w:r>
      <w:proofErr w:type="spellStart"/>
      <w:r w:rsidRPr="00247093">
        <w:rPr>
          <w:szCs w:val="24"/>
        </w:rPr>
        <w:t>PhotoSystemResult</w:t>
      </w:r>
      <w:proofErr w:type="spellEnd"/>
      <w:r w:rsidRPr="00247093">
        <w:rPr>
          <w:szCs w:val="24"/>
        </w:rPr>
        <w:t xml:space="preserve"> record contains a </w:t>
      </w:r>
      <w:proofErr w:type="spellStart"/>
      <w:r w:rsidRPr="00247093">
        <w:rPr>
          <w:szCs w:val="24"/>
        </w:rPr>
        <w:t>PhotoSystemRequestStatus</w:t>
      </w:r>
      <w:proofErr w:type="spellEnd"/>
      <w:r w:rsidRPr="00247093">
        <w:rPr>
          <w:szCs w:val="24"/>
        </w:rPr>
        <w:t xml:space="preserve"> containing the status of search request and zero to five Person photo records containing the photo and demographic information of an individual.</w:t>
      </w:r>
    </w:p>
    <w:p w:rsidR="00247093" w:rsidRPr="00247093" w:rsidRDefault="00247093" w:rsidP="000B34AD">
      <w:pPr>
        <w:spacing w:line="240" w:lineRule="auto"/>
        <w:rPr>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6"/>
        <w:gridCol w:w="3760"/>
      </w:tblGrid>
      <w:tr w:rsidR="00AF09EF" w:rsidRPr="001A2B02" w:rsidTr="00640157">
        <w:trPr>
          <w:jc w:val="center"/>
        </w:trPr>
        <w:tc>
          <w:tcPr>
            <w:tcW w:w="3656" w:type="dxa"/>
            <w:shd w:val="clear" w:color="auto" w:fill="D9D9D9"/>
            <w:vAlign w:val="center"/>
          </w:tcPr>
          <w:p w:rsidR="00AF09EF" w:rsidRPr="00AB0271" w:rsidRDefault="00AF09EF" w:rsidP="000B34AD">
            <w:pPr>
              <w:pStyle w:val="JRANormalText"/>
              <w:spacing w:before="0" w:after="0" w:line="240" w:lineRule="auto"/>
              <w:jc w:val="center"/>
              <w:rPr>
                <w:rFonts w:cs="Times New Roman"/>
                <w:b/>
                <w:sz w:val="24"/>
                <w:szCs w:val="24"/>
              </w:rPr>
            </w:pPr>
            <w:r w:rsidRPr="00AB0271">
              <w:rPr>
                <w:rFonts w:cs="Times New Roman"/>
                <w:b/>
                <w:sz w:val="24"/>
                <w:szCs w:val="24"/>
              </w:rPr>
              <w:t>Action Name:</w:t>
            </w:r>
          </w:p>
        </w:tc>
        <w:tc>
          <w:tcPr>
            <w:tcW w:w="3760" w:type="dxa"/>
            <w:shd w:val="clear" w:color="auto" w:fill="D9D9D9"/>
            <w:vAlign w:val="center"/>
          </w:tcPr>
          <w:p w:rsidR="00AF09EF" w:rsidRPr="003C30EF" w:rsidRDefault="00826EF6" w:rsidP="000B34AD">
            <w:pPr>
              <w:pStyle w:val="JRANormalText"/>
              <w:spacing w:before="0" w:after="0" w:line="240" w:lineRule="auto"/>
              <w:jc w:val="center"/>
              <w:rPr>
                <w:rFonts w:cs="Times New Roman"/>
                <w:b/>
                <w:color w:val="1F497D"/>
                <w:sz w:val="24"/>
                <w:szCs w:val="24"/>
              </w:rPr>
            </w:pPr>
            <w:r w:rsidRPr="00826EF6">
              <w:rPr>
                <w:rFonts w:cs="Times New Roman"/>
                <w:b/>
                <w:i/>
                <w:color w:val="1F497D"/>
                <w:sz w:val="24"/>
                <w:szCs w:val="24"/>
              </w:rPr>
              <w:t>SearchDOTPhotosResults</w:t>
            </w:r>
          </w:p>
        </w:tc>
      </w:tr>
      <w:tr w:rsidR="00AF09EF" w:rsidRPr="001A2B02" w:rsidTr="00640157">
        <w:trPr>
          <w:jc w:val="center"/>
        </w:trPr>
        <w:tc>
          <w:tcPr>
            <w:tcW w:w="7416" w:type="dxa"/>
            <w:gridSpan w:val="2"/>
          </w:tcPr>
          <w:p w:rsidR="00AF09EF" w:rsidRPr="003C30EF" w:rsidRDefault="00AF09EF" w:rsidP="000B34AD">
            <w:pPr>
              <w:pStyle w:val="JRANormalText"/>
              <w:spacing w:before="0" w:after="0" w:line="240" w:lineRule="auto"/>
              <w:jc w:val="left"/>
              <w:rPr>
                <w:rFonts w:cs="Times New Roman"/>
                <w:b/>
              </w:rPr>
            </w:pPr>
            <w:r w:rsidRPr="003C30EF">
              <w:rPr>
                <w:rFonts w:cs="Times New Roman"/>
                <w:b/>
              </w:rPr>
              <w:t>Action Purpose</w:t>
            </w:r>
          </w:p>
        </w:tc>
      </w:tr>
      <w:tr w:rsidR="00AF09EF" w:rsidRPr="001A2B02" w:rsidTr="00640157">
        <w:trPr>
          <w:jc w:val="center"/>
        </w:trPr>
        <w:tc>
          <w:tcPr>
            <w:tcW w:w="7416" w:type="dxa"/>
            <w:gridSpan w:val="2"/>
          </w:tcPr>
          <w:p w:rsidR="00AF09EF" w:rsidRDefault="00826EF6" w:rsidP="000B34AD">
            <w:pPr>
              <w:spacing w:line="240" w:lineRule="auto"/>
              <w:jc w:val="left"/>
            </w:pPr>
            <w:r w:rsidRPr="00826EF6">
              <w:t xml:space="preserve">Photo and demographic information of individuals from the DOT Photo system matching search request criteria </w:t>
            </w:r>
          </w:p>
          <w:p w:rsidR="00826EF6" w:rsidRPr="003C30EF" w:rsidRDefault="00826EF6" w:rsidP="000B34AD">
            <w:pPr>
              <w:spacing w:line="240" w:lineRule="auto"/>
              <w:jc w:val="left"/>
            </w:pPr>
          </w:p>
        </w:tc>
      </w:tr>
      <w:tr w:rsidR="00AF09EF" w:rsidRPr="001A2B02" w:rsidTr="00640157">
        <w:trPr>
          <w:jc w:val="center"/>
        </w:trPr>
        <w:tc>
          <w:tcPr>
            <w:tcW w:w="3656" w:type="dxa"/>
          </w:tcPr>
          <w:p w:rsidR="00AF09EF" w:rsidRPr="00AB0271" w:rsidRDefault="00AF09EF" w:rsidP="000B34AD">
            <w:pPr>
              <w:pStyle w:val="JRANormalText"/>
              <w:spacing w:before="0" w:after="0" w:line="240" w:lineRule="auto"/>
              <w:jc w:val="left"/>
              <w:rPr>
                <w:rFonts w:cs="Times New Roman"/>
                <w:b/>
              </w:rPr>
            </w:pPr>
            <w:r w:rsidRPr="00AB0271">
              <w:rPr>
                <w:rFonts w:cs="Times New Roman"/>
                <w:b/>
              </w:rPr>
              <w:t>Action Inputs</w:t>
            </w:r>
          </w:p>
        </w:tc>
        <w:tc>
          <w:tcPr>
            <w:tcW w:w="3760" w:type="dxa"/>
          </w:tcPr>
          <w:p w:rsidR="00AF09EF" w:rsidRPr="003C30EF" w:rsidRDefault="00AF09EF" w:rsidP="000B34AD">
            <w:pPr>
              <w:pStyle w:val="JRANormalText"/>
              <w:spacing w:before="0" w:after="0" w:line="240" w:lineRule="auto"/>
              <w:jc w:val="left"/>
              <w:rPr>
                <w:rFonts w:cs="Times New Roman"/>
                <w:b/>
              </w:rPr>
            </w:pPr>
            <w:r w:rsidRPr="003C30EF">
              <w:rPr>
                <w:rFonts w:cs="Times New Roman"/>
                <w:b/>
              </w:rPr>
              <w:t>Action Outputs</w:t>
            </w:r>
          </w:p>
        </w:tc>
      </w:tr>
      <w:tr w:rsidR="00826EF6" w:rsidRPr="001A2B02" w:rsidTr="00640157">
        <w:trPr>
          <w:jc w:val="center"/>
        </w:trPr>
        <w:tc>
          <w:tcPr>
            <w:tcW w:w="3656" w:type="dxa"/>
          </w:tcPr>
          <w:p w:rsidR="00826EF6" w:rsidRPr="00826EF6" w:rsidRDefault="00826EF6" w:rsidP="00826EF6">
            <w:pPr>
              <w:spacing w:line="240" w:lineRule="auto"/>
              <w:rPr>
                <w:rFonts w:cs="Arial"/>
              </w:rPr>
            </w:pPr>
            <w:r w:rsidRPr="00826EF6">
              <w:rPr>
                <w:rFonts w:cs="Arial"/>
              </w:rPr>
              <w:t>Person Photo Search Results</w:t>
            </w:r>
          </w:p>
        </w:tc>
        <w:tc>
          <w:tcPr>
            <w:tcW w:w="3760" w:type="dxa"/>
          </w:tcPr>
          <w:p w:rsidR="00826EF6" w:rsidRDefault="00826EF6" w:rsidP="00826EF6">
            <w:pPr>
              <w:spacing w:line="240" w:lineRule="auto"/>
              <w:rPr>
                <w:rFonts w:cs="Arial"/>
              </w:rPr>
            </w:pPr>
            <w:r w:rsidRPr="00826EF6">
              <w:rPr>
                <w:rFonts w:cs="Arial"/>
              </w:rPr>
              <w:t>None</w:t>
            </w:r>
          </w:p>
          <w:p w:rsidR="00826EF6" w:rsidRPr="00826EF6" w:rsidRDefault="00826EF6" w:rsidP="00826EF6">
            <w:pPr>
              <w:spacing w:line="240" w:lineRule="auto"/>
              <w:rPr>
                <w:rFonts w:cs="Arial"/>
              </w:rPr>
            </w:pPr>
          </w:p>
        </w:tc>
      </w:tr>
      <w:tr w:rsidR="00AF09EF" w:rsidRPr="001A2B02" w:rsidTr="00640157">
        <w:trPr>
          <w:jc w:val="center"/>
        </w:trPr>
        <w:tc>
          <w:tcPr>
            <w:tcW w:w="7416" w:type="dxa"/>
            <w:gridSpan w:val="2"/>
          </w:tcPr>
          <w:p w:rsidR="00AF09EF" w:rsidRPr="00AB0271" w:rsidRDefault="00AF09EF" w:rsidP="000B34AD">
            <w:pPr>
              <w:pStyle w:val="JRANormalText"/>
              <w:spacing w:before="0" w:after="0" w:line="240" w:lineRule="auto"/>
              <w:jc w:val="left"/>
              <w:rPr>
                <w:rFonts w:cs="Times New Roman"/>
                <w:b/>
              </w:rPr>
            </w:pPr>
            <w:r w:rsidRPr="00AB0271">
              <w:rPr>
                <w:rFonts w:cs="Times New Roman"/>
                <w:b/>
              </w:rPr>
              <w:t>Action Provenance</w:t>
            </w:r>
          </w:p>
        </w:tc>
      </w:tr>
      <w:tr w:rsidR="00AF09EF" w:rsidRPr="001A2B02" w:rsidTr="00640157">
        <w:trPr>
          <w:jc w:val="center"/>
        </w:trPr>
        <w:tc>
          <w:tcPr>
            <w:tcW w:w="7416" w:type="dxa"/>
            <w:gridSpan w:val="2"/>
          </w:tcPr>
          <w:p w:rsidR="00AF09EF" w:rsidRPr="00AB0271" w:rsidRDefault="00AF09EF" w:rsidP="000B34AD">
            <w:pPr>
              <w:spacing w:line="240" w:lineRule="auto"/>
              <w:jc w:val="left"/>
            </w:pPr>
          </w:p>
        </w:tc>
      </w:tr>
    </w:tbl>
    <w:p w:rsidR="0068716B" w:rsidRDefault="0068716B" w:rsidP="000B34AD">
      <w:pPr>
        <w:spacing w:line="240" w:lineRule="auto"/>
        <w:ind w:left="720"/>
        <w:rPr>
          <w:szCs w:val="24"/>
        </w:rPr>
      </w:pPr>
    </w:p>
    <w:p w:rsidR="00826EF6" w:rsidRPr="00826EF6" w:rsidRDefault="00826EF6" w:rsidP="00826EF6">
      <w:pPr>
        <w:spacing w:line="240" w:lineRule="auto"/>
        <w:ind w:left="900"/>
        <w:rPr>
          <w:szCs w:val="24"/>
        </w:rPr>
      </w:pPr>
      <w:r w:rsidRPr="00826EF6">
        <w:rPr>
          <w:szCs w:val="24"/>
        </w:rPr>
        <w:t>The following criteria sets are allowed:</w:t>
      </w:r>
    </w:p>
    <w:p w:rsidR="00826EF6" w:rsidRPr="00826EF6" w:rsidRDefault="00826EF6" w:rsidP="00826EF6">
      <w:pPr>
        <w:spacing w:line="240" w:lineRule="auto"/>
        <w:ind w:left="720"/>
        <w:rPr>
          <w:szCs w:val="24"/>
        </w:rPr>
      </w:pPr>
    </w:p>
    <w:p w:rsidR="00826EF6" w:rsidRPr="00826EF6" w:rsidRDefault="00826EF6" w:rsidP="00826EF6">
      <w:pPr>
        <w:numPr>
          <w:ilvl w:val="0"/>
          <w:numId w:val="21"/>
        </w:numPr>
        <w:spacing w:line="240" w:lineRule="auto"/>
        <w:ind w:left="1800"/>
        <w:rPr>
          <w:szCs w:val="24"/>
        </w:rPr>
      </w:pPr>
      <w:r w:rsidRPr="00826EF6">
        <w:rPr>
          <w:szCs w:val="24"/>
        </w:rPr>
        <w:lastRenderedPageBreak/>
        <w:t>Name only</w:t>
      </w:r>
    </w:p>
    <w:p w:rsidR="00826EF6" w:rsidRPr="00826EF6" w:rsidRDefault="00826EF6" w:rsidP="00826EF6">
      <w:pPr>
        <w:numPr>
          <w:ilvl w:val="0"/>
          <w:numId w:val="21"/>
        </w:numPr>
        <w:spacing w:line="240" w:lineRule="auto"/>
        <w:ind w:left="1800"/>
        <w:rPr>
          <w:szCs w:val="24"/>
        </w:rPr>
      </w:pPr>
      <w:r w:rsidRPr="00826EF6">
        <w:rPr>
          <w:szCs w:val="24"/>
        </w:rPr>
        <w:t>Name and DOB</w:t>
      </w:r>
    </w:p>
    <w:p w:rsidR="00826EF6" w:rsidRPr="00826EF6" w:rsidRDefault="00826EF6" w:rsidP="00826EF6">
      <w:pPr>
        <w:numPr>
          <w:ilvl w:val="0"/>
          <w:numId w:val="21"/>
        </w:numPr>
        <w:spacing w:line="240" w:lineRule="auto"/>
        <w:ind w:left="1800"/>
        <w:rPr>
          <w:szCs w:val="24"/>
        </w:rPr>
      </w:pPr>
      <w:proofErr w:type="spellStart"/>
      <w:r w:rsidRPr="00826EF6">
        <w:rPr>
          <w:szCs w:val="24"/>
        </w:rPr>
        <w:t>OLN</w:t>
      </w:r>
      <w:proofErr w:type="spellEnd"/>
    </w:p>
    <w:p w:rsidR="00826EF6" w:rsidRPr="00826EF6" w:rsidRDefault="00826EF6" w:rsidP="00826EF6">
      <w:pPr>
        <w:spacing w:line="240" w:lineRule="auto"/>
        <w:ind w:left="720"/>
        <w:rPr>
          <w:szCs w:val="24"/>
        </w:rPr>
      </w:pPr>
    </w:p>
    <w:p w:rsidR="00826EF6" w:rsidRPr="00826EF6" w:rsidRDefault="00826EF6" w:rsidP="00826EF6">
      <w:pPr>
        <w:spacing w:line="240" w:lineRule="auto"/>
        <w:ind w:left="900"/>
        <w:rPr>
          <w:szCs w:val="24"/>
        </w:rPr>
      </w:pPr>
      <w:r w:rsidRPr="00826EF6">
        <w:rPr>
          <w:szCs w:val="24"/>
        </w:rPr>
        <w:t xml:space="preserve">The return data is the same as </w:t>
      </w:r>
      <w:proofErr w:type="spellStart"/>
      <w:r w:rsidRPr="00826EF6">
        <w:rPr>
          <w:szCs w:val="24"/>
        </w:rPr>
        <w:t>SearchAllPhotos</w:t>
      </w:r>
      <w:proofErr w:type="spellEnd"/>
      <w:r w:rsidRPr="00826EF6">
        <w:rPr>
          <w:szCs w:val="24"/>
        </w:rPr>
        <w:t>.</w:t>
      </w:r>
    </w:p>
    <w:p w:rsidR="00826EF6" w:rsidRDefault="00826EF6" w:rsidP="000B34AD">
      <w:pPr>
        <w:spacing w:line="240" w:lineRule="auto"/>
        <w:ind w:left="720"/>
        <w:rPr>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6"/>
        <w:gridCol w:w="3760"/>
      </w:tblGrid>
      <w:tr w:rsidR="00826EF6" w:rsidRPr="003C30EF" w:rsidTr="00202987">
        <w:trPr>
          <w:jc w:val="center"/>
        </w:trPr>
        <w:tc>
          <w:tcPr>
            <w:tcW w:w="3656" w:type="dxa"/>
            <w:shd w:val="clear" w:color="auto" w:fill="D9D9D9"/>
            <w:vAlign w:val="center"/>
          </w:tcPr>
          <w:p w:rsidR="00826EF6" w:rsidRPr="00AB0271" w:rsidRDefault="00826EF6" w:rsidP="00202987">
            <w:pPr>
              <w:pStyle w:val="JRANormalText"/>
              <w:spacing w:before="0" w:after="0" w:line="240" w:lineRule="auto"/>
              <w:jc w:val="center"/>
              <w:rPr>
                <w:rFonts w:cs="Times New Roman"/>
                <w:b/>
                <w:sz w:val="24"/>
                <w:szCs w:val="24"/>
              </w:rPr>
            </w:pPr>
            <w:r w:rsidRPr="00AB0271">
              <w:rPr>
                <w:rFonts w:cs="Times New Roman"/>
                <w:b/>
                <w:sz w:val="24"/>
                <w:szCs w:val="24"/>
              </w:rPr>
              <w:t>Action Name:</w:t>
            </w:r>
          </w:p>
        </w:tc>
        <w:tc>
          <w:tcPr>
            <w:tcW w:w="3760" w:type="dxa"/>
            <w:shd w:val="clear" w:color="auto" w:fill="D9D9D9"/>
            <w:vAlign w:val="center"/>
          </w:tcPr>
          <w:p w:rsidR="00826EF6" w:rsidRPr="003C30EF" w:rsidRDefault="00826EF6" w:rsidP="00202987">
            <w:pPr>
              <w:pStyle w:val="JRANormalText"/>
              <w:spacing w:before="0" w:after="0" w:line="240" w:lineRule="auto"/>
              <w:jc w:val="center"/>
              <w:rPr>
                <w:rFonts w:cs="Times New Roman"/>
                <w:b/>
                <w:color w:val="1F497D"/>
                <w:sz w:val="24"/>
                <w:szCs w:val="24"/>
              </w:rPr>
            </w:pPr>
            <w:r w:rsidRPr="00826EF6">
              <w:rPr>
                <w:rFonts w:cs="Times New Roman"/>
                <w:b/>
                <w:i/>
                <w:color w:val="1F497D"/>
                <w:sz w:val="24"/>
                <w:szCs w:val="24"/>
              </w:rPr>
              <w:t>SearchPINPhotosResults</w:t>
            </w:r>
          </w:p>
        </w:tc>
      </w:tr>
      <w:tr w:rsidR="00826EF6" w:rsidRPr="003C30EF" w:rsidTr="00202987">
        <w:trPr>
          <w:jc w:val="center"/>
        </w:trPr>
        <w:tc>
          <w:tcPr>
            <w:tcW w:w="7416" w:type="dxa"/>
            <w:gridSpan w:val="2"/>
          </w:tcPr>
          <w:p w:rsidR="00826EF6" w:rsidRPr="003C30EF" w:rsidRDefault="00826EF6" w:rsidP="00202987">
            <w:pPr>
              <w:pStyle w:val="JRANormalText"/>
              <w:spacing w:before="0" w:after="0" w:line="240" w:lineRule="auto"/>
              <w:jc w:val="left"/>
              <w:rPr>
                <w:rFonts w:cs="Times New Roman"/>
                <w:b/>
              </w:rPr>
            </w:pPr>
            <w:r w:rsidRPr="003C30EF">
              <w:rPr>
                <w:rFonts w:cs="Times New Roman"/>
                <w:b/>
              </w:rPr>
              <w:t>Action Purpose</w:t>
            </w:r>
          </w:p>
        </w:tc>
      </w:tr>
      <w:tr w:rsidR="00826EF6" w:rsidRPr="003C30EF" w:rsidTr="00202987">
        <w:trPr>
          <w:jc w:val="center"/>
        </w:trPr>
        <w:tc>
          <w:tcPr>
            <w:tcW w:w="7416" w:type="dxa"/>
            <w:gridSpan w:val="2"/>
          </w:tcPr>
          <w:p w:rsidR="00826EF6" w:rsidRDefault="00826EF6" w:rsidP="00202987">
            <w:pPr>
              <w:spacing w:line="240" w:lineRule="auto"/>
              <w:jc w:val="left"/>
            </w:pPr>
            <w:r w:rsidRPr="00826EF6">
              <w:t xml:space="preserve">Photo and demographic information of individuals from the PIN Photo system matching search request criteria </w:t>
            </w:r>
          </w:p>
          <w:p w:rsidR="00826EF6" w:rsidRPr="003C30EF" w:rsidRDefault="00826EF6" w:rsidP="00202987">
            <w:pPr>
              <w:spacing w:line="240" w:lineRule="auto"/>
              <w:jc w:val="left"/>
            </w:pPr>
          </w:p>
        </w:tc>
      </w:tr>
      <w:tr w:rsidR="00826EF6" w:rsidRPr="003C30EF" w:rsidTr="00202987">
        <w:trPr>
          <w:jc w:val="center"/>
        </w:trPr>
        <w:tc>
          <w:tcPr>
            <w:tcW w:w="3656" w:type="dxa"/>
          </w:tcPr>
          <w:p w:rsidR="00826EF6" w:rsidRPr="00AB0271" w:rsidRDefault="00826EF6" w:rsidP="00202987">
            <w:pPr>
              <w:pStyle w:val="JRANormalText"/>
              <w:spacing w:before="0" w:after="0" w:line="240" w:lineRule="auto"/>
              <w:jc w:val="left"/>
              <w:rPr>
                <w:rFonts w:cs="Times New Roman"/>
                <w:b/>
              </w:rPr>
            </w:pPr>
            <w:r w:rsidRPr="00AB0271">
              <w:rPr>
                <w:rFonts w:cs="Times New Roman"/>
                <w:b/>
              </w:rPr>
              <w:t>Action Inputs</w:t>
            </w:r>
          </w:p>
        </w:tc>
        <w:tc>
          <w:tcPr>
            <w:tcW w:w="3760" w:type="dxa"/>
          </w:tcPr>
          <w:p w:rsidR="00826EF6" w:rsidRPr="003C30EF" w:rsidRDefault="00826EF6" w:rsidP="00202987">
            <w:pPr>
              <w:pStyle w:val="JRANormalText"/>
              <w:spacing w:before="0" w:after="0" w:line="240" w:lineRule="auto"/>
              <w:jc w:val="left"/>
              <w:rPr>
                <w:rFonts w:cs="Times New Roman"/>
                <w:b/>
              </w:rPr>
            </w:pPr>
            <w:r w:rsidRPr="003C30EF">
              <w:rPr>
                <w:rFonts w:cs="Times New Roman"/>
                <w:b/>
              </w:rPr>
              <w:t>Action Outputs</w:t>
            </w:r>
          </w:p>
        </w:tc>
      </w:tr>
      <w:tr w:rsidR="00826EF6" w:rsidRPr="00826EF6" w:rsidTr="00202987">
        <w:trPr>
          <w:jc w:val="center"/>
        </w:trPr>
        <w:tc>
          <w:tcPr>
            <w:tcW w:w="3656" w:type="dxa"/>
          </w:tcPr>
          <w:p w:rsidR="00826EF6" w:rsidRPr="00826EF6" w:rsidRDefault="00826EF6" w:rsidP="00202987">
            <w:pPr>
              <w:spacing w:line="240" w:lineRule="auto"/>
              <w:rPr>
                <w:rFonts w:cs="Arial"/>
              </w:rPr>
            </w:pPr>
            <w:r w:rsidRPr="00826EF6">
              <w:rPr>
                <w:rFonts w:cs="Arial"/>
              </w:rPr>
              <w:t>Person Photo Search Results</w:t>
            </w:r>
          </w:p>
        </w:tc>
        <w:tc>
          <w:tcPr>
            <w:tcW w:w="3760" w:type="dxa"/>
          </w:tcPr>
          <w:p w:rsidR="00826EF6" w:rsidRDefault="00826EF6" w:rsidP="00202987">
            <w:pPr>
              <w:spacing w:line="240" w:lineRule="auto"/>
              <w:rPr>
                <w:rFonts w:cs="Arial"/>
              </w:rPr>
            </w:pPr>
            <w:r w:rsidRPr="00826EF6">
              <w:rPr>
                <w:rFonts w:cs="Arial"/>
              </w:rPr>
              <w:t>None</w:t>
            </w:r>
          </w:p>
          <w:p w:rsidR="00826EF6" w:rsidRPr="00826EF6" w:rsidRDefault="00826EF6" w:rsidP="00202987">
            <w:pPr>
              <w:spacing w:line="240" w:lineRule="auto"/>
              <w:rPr>
                <w:rFonts w:cs="Arial"/>
              </w:rPr>
            </w:pPr>
          </w:p>
        </w:tc>
      </w:tr>
      <w:tr w:rsidR="00826EF6" w:rsidRPr="00AB0271" w:rsidTr="00202987">
        <w:trPr>
          <w:jc w:val="center"/>
        </w:trPr>
        <w:tc>
          <w:tcPr>
            <w:tcW w:w="7416" w:type="dxa"/>
            <w:gridSpan w:val="2"/>
          </w:tcPr>
          <w:p w:rsidR="00826EF6" w:rsidRPr="00AB0271" w:rsidRDefault="00826EF6" w:rsidP="00202987">
            <w:pPr>
              <w:pStyle w:val="JRANormalText"/>
              <w:spacing w:before="0" w:after="0" w:line="240" w:lineRule="auto"/>
              <w:jc w:val="left"/>
              <w:rPr>
                <w:rFonts w:cs="Times New Roman"/>
                <w:b/>
              </w:rPr>
            </w:pPr>
            <w:r w:rsidRPr="00AB0271">
              <w:rPr>
                <w:rFonts w:cs="Times New Roman"/>
                <w:b/>
              </w:rPr>
              <w:t>Action Provenance</w:t>
            </w:r>
          </w:p>
        </w:tc>
      </w:tr>
      <w:tr w:rsidR="00826EF6" w:rsidRPr="00AB0271" w:rsidTr="00202987">
        <w:trPr>
          <w:jc w:val="center"/>
        </w:trPr>
        <w:tc>
          <w:tcPr>
            <w:tcW w:w="7416" w:type="dxa"/>
            <w:gridSpan w:val="2"/>
          </w:tcPr>
          <w:p w:rsidR="00826EF6" w:rsidRPr="00AB0271" w:rsidRDefault="00826EF6" w:rsidP="00202987">
            <w:pPr>
              <w:spacing w:line="240" w:lineRule="auto"/>
              <w:jc w:val="left"/>
            </w:pPr>
          </w:p>
        </w:tc>
      </w:tr>
    </w:tbl>
    <w:p w:rsidR="00826EF6" w:rsidRDefault="00826EF6" w:rsidP="000B34AD">
      <w:pPr>
        <w:spacing w:line="240" w:lineRule="auto"/>
        <w:ind w:left="720"/>
        <w:rPr>
          <w:szCs w:val="24"/>
        </w:rPr>
      </w:pPr>
    </w:p>
    <w:p w:rsidR="00826EF6" w:rsidRPr="00826EF6" w:rsidRDefault="00826EF6" w:rsidP="00826EF6">
      <w:pPr>
        <w:spacing w:line="240" w:lineRule="auto"/>
        <w:ind w:left="900"/>
        <w:rPr>
          <w:szCs w:val="24"/>
        </w:rPr>
      </w:pPr>
      <w:r w:rsidRPr="00826EF6">
        <w:rPr>
          <w:szCs w:val="24"/>
        </w:rPr>
        <w:t>The following search criteria sets are allowed:</w:t>
      </w:r>
    </w:p>
    <w:p w:rsidR="00826EF6" w:rsidRPr="00826EF6" w:rsidRDefault="00826EF6" w:rsidP="00826EF6">
      <w:pPr>
        <w:spacing w:line="240" w:lineRule="auto"/>
        <w:ind w:left="900"/>
        <w:rPr>
          <w:szCs w:val="24"/>
        </w:rPr>
      </w:pPr>
    </w:p>
    <w:p w:rsidR="00826EF6" w:rsidRPr="00826EF6" w:rsidRDefault="00826EF6" w:rsidP="00826EF6">
      <w:pPr>
        <w:numPr>
          <w:ilvl w:val="0"/>
          <w:numId w:val="21"/>
        </w:numPr>
        <w:spacing w:line="240" w:lineRule="auto"/>
        <w:ind w:left="1800"/>
        <w:rPr>
          <w:szCs w:val="24"/>
        </w:rPr>
      </w:pPr>
      <w:r w:rsidRPr="00826EF6">
        <w:rPr>
          <w:szCs w:val="24"/>
        </w:rPr>
        <w:t>Name only</w:t>
      </w:r>
    </w:p>
    <w:p w:rsidR="00826EF6" w:rsidRPr="00826EF6" w:rsidRDefault="00826EF6" w:rsidP="00826EF6">
      <w:pPr>
        <w:numPr>
          <w:ilvl w:val="0"/>
          <w:numId w:val="21"/>
        </w:numPr>
        <w:spacing w:line="240" w:lineRule="auto"/>
        <w:ind w:left="1800"/>
        <w:rPr>
          <w:szCs w:val="24"/>
        </w:rPr>
      </w:pPr>
      <w:r w:rsidRPr="00826EF6">
        <w:rPr>
          <w:szCs w:val="24"/>
        </w:rPr>
        <w:t>Name and DOB</w:t>
      </w:r>
    </w:p>
    <w:p w:rsidR="00826EF6" w:rsidRPr="00826EF6" w:rsidRDefault="00826EF6" w:rsidP="00826EF6">
      <w:pPr>
        <w:numPr>
          <w:ilvl w:val="0"/>
          <w:numId w:val="21"/>
        </w:numPr>
        <w:spacing w:line="240" w:lineRule="auto"/>
        <w:ind w:left="1800"/>
        <w:rPr>
          <w:szCs w:val="24"/>
        </w:rPr>
      </w:pPr>
      <w:r w:rsidRPr="00826EF6">
        <w:rPr>
          <w:szCs w:val="24"/>
        </w:rPr>
        <w:t>Name, DOB</w:t>
      </w:r>
      <w:r w:rsidR="006608B9">
        <w:rPr>
          <w:szCs w:val="24"/>
        </w:rPr>
        <w:t>,</w:t>
      </w:r>
      <w:r w:rsidRPr="00826EF6">
        <w:rPr>
          <w:szCs w:val="24"/>
        </w:rPr>
        <w:t xml:space="preserve"> and SSN</w:t>
      </w:r>
    </w:p>
    <w:p w:rsidR="00826EF6" w:rsidRPr="00826EF6" w:rsidRDefault="00826EF6" w:rsidP="00826EF6">
      <w:pPr>
        <w:numPr>
          <w:ilvl w:val="0"/>
          <w:numId w:val="21"/>
        </w:numPr>
        <w:spacing w:line="240" w:lineRule="auto"/>
        <w:ind w:left="1800"/>
        <w:rPr>
          <w:szCs w:val="24"/>
        </w:rPr>
      </w:pPr>
      <w:r w:rsidRPr="00826EF6">
        <w:rPr>
          <w:szCs w:val="24"/>
        </w:rPr>
        <w:t>Name and SSN</w:t>
      </w:r>
    </w:p>
    <w:p w:rsidR="00826EF6" w:rsidRPr="00826EF6" w:rsidRDefault="00826EF6" w:rsidP="00826EF6">
      <w:pPr>
        <w:numPr>
          <w:ilvl w:val="0"/>
          <w:numId w:val="21"/>
        </w:numPr>
        <w:spacing w:line="240" w:lineRule="auto"/>
        <w:ind w:left="1800"/>
        <w:rPr>
          <w:szCs w:val="24"/>
        </w:rPr>
      </w:pPr>
      <w:r w:rsidRPr="00826EF6">
        <w:rPr>
          <w:szCs w:val="24"/>
        </w:rPr>
        <w:t>SID</w:t>
      </w:r>
    </w:p>
    <w:p w:rsidR="00826EF6" w:rsidRPr="00826EF6" w:rsidRDefault="00826EF6" w:rsidP="00826EF6">
      <w:pPr>
        <w:numPr>
          <w:ilvl w:val="0"/>
          <w:numId w:val="21"/>
        </w:numPr>
        <w:spacing w:line="240" w:lineRule="auto"/>
        <w:ind w:left="1800"/>
        <w:rPr>
          <w:szCs w:val="24"/>
        </w:rPr>
      </w:pPr>
      <w:r w:rsidRPr="00826EF6">
        <w:rPr>
          <w:szCs w:val="24"/>
        </w:rPr>
        <w:t>SSN</w:t>
      </w:r>
    </w:p>
    <w:p w:rsidR="00826EF6" w:rsidRPr="00826EF6" w:rsidRDefault="00826EF6" w:rsidP="00826EF6">
      <w:pPr>
        <w:numPr>
          <w:ilvl w:val="0"/>
          <w:numId w:val="21"/>
        </w:numPr>
        <w:spacing w:line="240" w:lineRule="auto"/>
        <w:ind w:left="1800"/>
        <w:rPr>
          <w:szCs w:val="24"/>
        </w:rPr>
      </w:pPr>
      <w:r w:rsidRPr="00826EF6">
        <w:rPr>
          <w:szCs w:val="24"/>
        </w:rPr>
        <w:t>SSN and DOB</w:t>
      </w:r>
    </w:p>
    <w:p w:rsidR="00826EF6" w:rsidRPr="00826EF6" w:rsidRDefault="00826EF6" w:rsidP="00826EF6">
      <w:pPr>
        <w:spacing w:line="240" w:lineRule="auto"/>
        <w:ind w:left="900"/>
        <w:rPr>
          <w:szCs w:val="24"/>
        </w:rPr>
      </w:pPr>
    </w:p>
    <w:p w:rsidR="00826EF6" w:rsidRPr="00826EF6" w:rsidRDefault="00826EF6" w:rsidP="00826EF6">
      <w:pPr>
        <w:spacing w:line="240" w:lineRule="auto"/>
        <w:ind w:left="900"/>
        <w:rPr>
          <w:szCs w:val="24"/>
        </w:rPr>
      </w:pPr>
      <w:r w:rsidRPr="00826EF6">
        <w:rPr>
          <w:szCs w:val="24"/>
        </w:rPr>
        <w:t xml:space="preserve">The return data is the same as </w:t>
      </w:r>
      <w:proofErr w:type="spellStart"/>
      <w:r w:rsidRPr="00826EF6">
        <w:rPr>
          <w:szCs w:val="24"/>
        </w:rPr>
        <w:t>SearchAllPhotos</w:t>
      </w:r>
      <w:proofErr w:type="spellEnd"/>
      <w:r w:rsidRPr="00826EF6">
        <w:rPr>
          <w:szCs w:val="24"/>
        </w:rPr>
        <w:t>.</w:t>
      </w:r>
    </w:p>
    <w:p w:rsidR="00826EF6" w:rsidRDefault="00826EF6" w:rsidP="00826EF6">
      <w:pPr>
        <w:spacing w:line="240" w:lineRule="auto"/>
        <w:ind w:left="900"/>
        <w:rPr>
          <w:szCs w:val="24"/>
        </w:rPr>
      </w:pPr>
    </w:p>
    <w:p w:rsidR="0081553A" w:rsidRDefault="0081553A" w:rsidP="000B34AD">
      <w:pPr>
        <w:pStyle w:val="Heading3"/>
      </w:pPr>
      <w:bookmarkStart w:id="98" w:name="_Toc196967034"/>
      <w:bookmarkStart w:id="99" w:name="_Toc309561680"/>
      <w:bookmarkStart w:id="100" w:name="_Toc447267889"/>
      <w:bookmarkStart w:id="101" w:name="_Toc447615462"/>
      <w:r w:rsidRPr="00C601F9">
        <w:t>Process Model</w:t>
      </w:r>
      <w:bookmarkEnd w:id="98"/>
      <w:bookmarkEnd w:id="99"/>
      <w:bookmarkEnd w:id="100"/>
      <w:bookmarkEnd w:id="101"/>
    </w:p>
    <w:p w:rsidR="002D24F0" w:rsidRDefault="002D24F0" w:rsidP="000B34AD">
      <w:pPr>
        <w:spacing w:line="240" w:lineRule="auto"/>
      </w:pPr>
    </w:p>
    <w:p w:rsidR="00826EF6" w:rsidRDefault="00826EF6" w:rsidP="00826EF6">
      <w:pPr>
        <w:pStyle w:val="Heading4"/>
      </w:pPr>
      <w:bookmarkStart w:id="102" w:name="_Toc447615463"/>
      <w:r w:rsidRPr="00826EF6">
        <w:t>Search All Photos Results</w:t>
      </w:r>
      <w:bookmarkEnd w:id="102"/>
    </w:p>
    <w:p w:rsidR="00826EF6" w:rsidRPr="00826EF6" w:rsidRDefault="00826EF6" w:rsidP="00826EF6">
      <w:pPr>
        <w:spacing w:line="240" w:lineRule="auto"/>
      </w:pPr>
    </w:p>
    <w:p w:rsidR="00826EF6" w:rsidRDefault="00826EF6" w:rsidP="00826EF6">
      <w:pPr>
        <w:pStyle w:val="Heading5"/>
        <w:spacing w:before="0" w:after="0" w:line="240" w:lineRule="auto"/>
      </w:pPr>
      <w:bookmarkStart w:id="103" w:name="_Toc243972574"/>
      <w:bookmarkStart w:id="104" w:name="_Toc447615464"/>
      <w:r w:rsidRPr="00826EF6">
        <w:t>Primary Flow</w:t>
      </w:r>
      <w:bookmarkEnd w:id="103"/>
      <w:bookmarkEnd w:id="104"/>
      <w:r w:rsidRPr="00826EF6">
        <w:t xml:space="preserve"> </w:t>
      </w:r>
    </w:p>
    <w:p w:rsidR="00826EF6" w:rsidRPr="00826EF6" w:rsidRDefault="00826EF6" w:rsidP="00826EF6"/>
    <w:p w:rsidR="00826EF6" w:rsidRPr="00826EF6" w:rsidRDefault="00826EF6" w:rsidP="00826EF6">
      <w:pPr>
        <w:numPr>
          <w:ilvl w:val="0"/>
          <w:numId w:val="22"/>
        </w:numPr>
        <w:spacing w:line="240" w:lineRule="auto"/>
        <w:ind w:left="1080"/>
      </w:pPr>
      <w:r w:rsidRPr="00826EF6">
        <w:t>A Partner Agency needs photos to verify a subject’s identity.</w:t>
      </w:r>
    </w:p>
    <w:p w:rsidR="00826EF6" w:rsidRPr="00826EF6" w:rsidRDefault="00826EF6" w:rsidP="00826EF6">
      <w:pPr>
        <w:spacing w:line="240" w:lineRule="auto"/>
        <w:ind w:left="1080"/>
      </w:pPr>
    </w:p>
    <w:p w:rsidR="00826EF6" w:rsidRPr="00826EF6" w:rsidRDefault="00826EF6" w:rsidP="00826EF6">
      <w:pPr>
        <w:numPr>
          <w:ilvl w:val="0"/>
          <w:numId w:val="22"/>
        </w:numPr>
        <w:spacing w:line="240" w:lineRule="auto"/>
        <w:ind w:left="1080"/>
      </w:pPr>
      <w:r w:rsidRPr="00826EF6">
        <w:t>The Agency System calls the Person Photo Search Results service with the desired criteria. The search request may include the following search combinations:</w:t>
      </w:r>
    </w:p>
    <w:p w:rsidR="00826EF6" w:rsidRPr="00826EF6" w:rsidRDefault="00826EF6" w:rsidP="00826EF6">
      <w:pPr>
        <w:spacing w:line="240" w:lineRule="auto"/>
      </w:pPr>
    </w:p>
    <w:p w:rsidR="00826EF6" w:rsidRPr="00826EF6" w:rsidRDefault="00826EF6" w:rsidP="00826EF6">
      <w:pPr>
        <w:numPr>
          <w:ilvl w:val="1"/>
          <w:numId w:val="22"/>
        </w:numPr>
        <w:spacing w:line="240" w:lineRule="auto"/>
      </w:pPr>
      <w:r w:rsidRPr="00826EF6">
        <w:t>Name only</w:t>
      </w:r>
    </w:p>
    <w:p w:rsidR="00826EF6" w:rsidRPr="00826EF6" w:rsidRDefault="00826EF6" w:rsidP="00826EF6">
      <w:pPr>
        <w:numPr>
          <w:ilvl w:val="1"/>
          <w:numId w:val="22"/>
        </w:numPr>
        <w:spacing w:line="240" w:lineRule="auto"/>
      </w:pPr>
      <w:r w:rsidRPr="00826EF6">
        <w:t>Name and DOB</w:t>
      </w:r>
    </w:p>
    <w:p w:rsidR="00826EF6" w:rsidRPr="00826EF6" w:rsidRDefault="00826EF6" w:rsidP="00826EF6">
      <w:pPr>
        <w:numPr>
          <w:ilvl w:val="1"/>
          <w:numId w:val="22"/>
        </w:numPr>
        <w:spacing w:line="240" w:lineRule="auto"/>
      </w:pPr>
      <w:r w:rsidRPr="00826EF6">
        <w:t>SSN</w:t>
      </w:r>
    </w:p>
    <w:p w:rsidR="00826EF6" w:rsidRPr="00826EF6" w:rsidRDefault="00826EF6" w:rsidP="00826EF6">
      <w:pPr>
        <w:numPr>
          <w:ilvl w:val="1"/>
          <w:numId w:val="22"/>
        </w:numPr>
        <w:spacing w:line="240" w:lineRule="auto"/>
      </w:pPr>
      <w:proofErr w:type="spellStart"/>
      <w:r w:rsidRPr="00826EF6">
        <w:lastRenderedPageBreak/>
        <w:t>OLN</w:t>
      </w:r>
      <w:proofErr w:type="spellEnd"/>
    </w:p>
    <w:p w:rsidR="00826EF6" w:rsidRPr="00826EF6" w:rsidRDefault="00826EF6" w:rsidP="00826EF6">
      <w:pPr>
        <w:numPr>
          <w:ilvl w:val="1"/>
          <w:numId w:val="22"/>
        </w:numPr>
        <w:spacing w:line="240" w:lineRule="auto"/>
      </w:pPr>
      <w:r w:rsidRPr="00826EF6">
        <w:t>SID</w:t>
      </w:r>
    </w:p>
    <w:p w:rsidR="00826EF6" w:rsidRPr="00826EF6" w:rsidRDefault="00826EF6" w:rsidP="00826EF6">
      <w:pPr>
        <w:numPr>
          <w:ilvl w:val="1"/>
          <w:numId w:val="22"/>
        </w:numPr>
        <w:spacing w:line="240" w:lineRule="auto"/>
      </w:pPr>
      <w:r w:rsidRPr="00826EF6">
        <w:t>Name and SSN</w:t>
      </w:r>
    </w:p>
    <w:p w:rsidR="00826EF6" w:rsidRPr="00826EF6" w:rsidRDefault="00826EF6" w:rsidP="00826EF6">
      <w:pPr>
        <w:numPr>
          <w:ilvl w:val="1"/>
          <w:numId w:val="22"/>
        </w:numPr>
        <w:spacing w:line="240" w:lineRule="auto"/>
      </w:pPr>
      <w:r w:rsidRPr="00826EF6">
        <w:t>Name, DOB</w:t>
      </w:r>
      <w:r w:rsidR="006608B9">
        <w:t>,</w:t>
      </w:r>
      <w:r w:rsidRPr="00826EF6">
        <w:t xml:space="preserve"> and SSN</w:t>
      </w:r>
    </w:p>
    <w:p w:rsidR="00826EF6" w:rsidRPr="00826EF6" w:rsidRDefault="00826EF6" w:rsidP="00826EF6">
      <w:pPr>
        <w:numPr>
          <w:ilvl w:val="1"/>
          <w:numId w:val="22"/>
        </w:numPr>
        <w:spacing w:line="240" w:lineRule="auto"/>
      </w:pPr>
      <w:r w:rsidRPr="00826EF6">
        <w:t>DOB and SSN</w:t>
      </w:r>
    </w:p>
    <w:p w:rsidR="00826EF6" w:rsidRPr="00826EF6" w:rsidRDefault="00826EF6" w:rsidP="00826EF6">
      <w:pPr>
        <w:spacing w:line="240" w:lineRule="auto"/>
      </w:pPr>
    </w:p>
    <w:p w:rsidR="00826EF6" w:rsidRPr="00826EF6" w:rsidRDefault="00826EF6" w:rsidP="00826EF6">
      <w:pPr>
        <w:numPr>
          <w:ilvl w:val="0"/>
          <w:numId w:val="22"/>
        </w:numPr>
        <w:spacing w:line="240" w:lineRule="auto"/>
        <w:ind w:left="1080"/>
      </w:pPr>
      <w:r w:rsidRPr="00826EF6">
        <w:t>The DOT and PIN photo databases are searched for subjects matching the criteria.</w:t>
      </w:r>
    </w:p>
    <w:p w:rsidR="00826EF6" w:rsidRPr="00826EF6" w:rsidRDefault="00826EF6" w:rsidP="00826EF6">
      <w:pPr>
        <w:spacing w:line="240" w:lineRule="auto"/>
        <w:ind w:left="1080"/>
      </w:pPr>
    </w:p>
    <w:p w:rsidR="00826EF6" w:rsidRDefault="00826EF6" w:rsidP="00826EF6">
      <w:pPr>
        <w:numPr>
          <w:ilvl w:val="0"/>
          <w:numId w:val="22"/>
        </w:numPr>
        <w:spacing w:line="240" w:lineRule="auto"/>
        <w:ind w:left="1080"/>
      </w:pPr>
      <w:r w:rsidRPr="00826EF6">
        <w:t>The Person Photo Search Results Service receives the most recent photo and demographic data of up to five individuals from each system (DOT and PIN) matching the search request criteria.</w:t>
      </w:r>
    </w:p>
    <w:p w:rsidR="00826EF6" w:rsidRPr="00826EF6" w:rsidRDefault="00826EF6" w:rsidP="00826EF6">
      <w:pPr>
        <w:spacing w:line="240" w:lineRule="auto"/>
        <w:ind w:left="1080"/>
      </w:pPr>
    </w:p>
    <w:p w:rsidR="00826EF6" w:rsidRDefault="00826EF6" w:rsidP="00826EF6">
      <w:pPr>
        <w:pStyle w:val="Heading5"/>
      </w:pPr>
      <w:bookmarkStart w:id="105" w:name="_Toc243972575"/>
      <w:bookmarkStart w:id="106" w:name="_Toc447615465"/>
      <w:r w:rsidRPr="00826EF6">
        <w:t>Alternative Flows</w:t>
      </w:r>
      <w:bookmarkEnd w:id="105"/>
      <w:bookmarkEnd w:id="106"/>
    </w:p>
    <w:p w:rsidR="00826EF6" w:rsidRPr="00826EF6" w:rsidRDefault="00826EF6" w:rsidP="00826EF6"/>
    <w:p w:rsidR="00826EF6" w:rsidRDefault="00826EF6" w:rsidP="00826EF6">
      <w:pPr>
        <w:pStyle w:val="Heading6"/>
        <w:spacing w:before="0" w:after="0" w:line="240" w:lineRule="auto"/>
      </w:pPr>
      <w:bookmarkStart w:id="107" w:name="_Toc447615466"/>
      <w:r w:rsidRPr="00826EF6">
        <w:t>DOT Secondary Search</w:t>
      </w:r>
      <w:bookmarkEnd w:id="107"/>
    </w:p>
    <w:p w:rsidR="00826EF6" w:rsidRPr="00826EF6" w:rsidRDefault="00826EF6" w:rsidP="00826EF6"/>
    <w:p w:rsidR="00826EF6" w:rsidRDefault="00826EF6" w:rsidP="00826EF6">
      <w:pPr>
        <w:spacing w:line="240" w:lineRule="auto"/>
      </w:pPr>
      <w:r w:rsidRPr="00826EF6">
        <w:t>In step 2 one of the following input criteria is used</w:t>
      </w:r>
      <w:r>
        <w:t>:</w:t>
      </w:r>
    </w:p>
    <w:p w:rsidR="00826EF6" w:rsidRPr="00826EF6" w:rsidRDefault="00826EF6" w:rsidP="00826EF6">
      <w:pPr>
        <w:spacing w:line="240" w:lineRule="auto"/>
      </w:pPr>
    </w:p>
    <w:p w:rsidR="00826EF6" w:rsidRPr="00826EF6" w:rsidRDefault="00826EF6" w:rsidP="00826EF6">
      <w:pPr>
        <w:numPr>
          <w:ilvl w:val="1"/>
          <w:numId w:val="22"/>
        </w:numPr>
        <w:spacing w:line="240" w:lineRule="auto"/>
        <w:ind w:left="1080"/>
      </w:pPr>
      <w:r w:rsidRPr="00826EF6">
        <w:t>SSN</w:t>
      </w:r>
    </w:p>
    <w:p w:rsidR="00826EF6" w:rsidRPr="00826EF6" w:rsidRDefault="00826EF6" w:rsidP="00826EF6">
      <w:pPr>
        <w:numPr>
          <w:ilvl w:val="1"/>
          <w:numId w:val="22"/>
        </w:numPr>
        <w:spacing w:line="240" w:lineRule="auto"/>
        <w:ind w:left="1080"/>
      </w:pPr>
      <w:r w:rsidRPr="00826EF6">
        <w:t>SID</w:t>
      </w:r>
    </w:p>
    <w:p w:rsidR="00826EF6" w:rsidRPr="00826EF6" w:rsidRDefault="00826EF6" w:rsidP="00826EF6">
      <w:pPr>
        <w:numPr>
          <w:ilvl w:val="1"/>
          <w:numId w:val="22"/>
        </w:numPr>
        <w:spacing w:line="240" w:lineRule="auto"/>
        <w:ind w:left="1080"/>
      </w:pPr>
      <w:r w:rsidRPr="00826EF6">
        <w:t>Name and SSN</w:t>
      </w:r>
    </w:p>
    <w:p w:rsidR="00826EF6" w:rsidRPr="00826EF6" w:rsidRDefault="00826EF6" w:rsidP="00826EF6">
      <w:pPr>
        <w:numPr>
          <w:ilvl w:val="1"/>
          <w:numId w:val="22"/>
        </w:numPr>
        <w:spacing w:line="240" w:lineRule="auto"/>
        <w:ind w:left="1080"/>
      </w:pPr>
      <w:r w:rsidRPr="00826EF6">
        <w:t>DOB and SSN</w:t>
      </w:r>
    </w:p>
    <w:p w:rsidR="00826EF6" w:rsidRPr="00826EF6" w:rsidRDefault="00826EF6" w:rsidP="00826EF6">
      <w:pPr>
        <w:spacing w:line="240" w:lineRule="auto"/>
      </w:pPr>
    </w:p>
    <w:p w:rsidR="00826EF6" w:rsidRDefault="00826EF6" w:rsidP="006608B9">
      <w:pPr>
        <w:spacing w:line="240" w:lineRule="auto"/>
      </w:pPr>
      <w:r w:rsidRPr="00826EF6">
        <w:t>PIN is searched with the input criteria and the Name and DOB of up to five hits is used to search the DOT photo system.</w:t>
      </w:r>
    </w:p>
    <w:p w:rsidR="006608B9" w:rsidRDefault="006608B9" w:rsidP="006608B9">
      <w:pPr>
        <w:spacing w:line="240" w:lineRule="auto"/>
      </w:pPr>
    </w:p>
    <w:p w:rsidR="00826EF6" w:rsidRDefault="00826EF6" w:rsidP="006608B9">
      <w:pPr>
        <w:pStyle w:val="Heading6"/>
        <w:spacing w:before="0" w:after="0" w:line="240" w:lineRule="auto"/>
      </w:pPr>
      <w:bookmarkStart w:id="108" w:name="_Toc447615467"/>
      <w:r w:rsidRPr="00826EF6">
        <w:t>PIN Secondary Search</w:t>
      </w:r>
      <w:bookmarkEnd w:id="108"/>
    </w:p>
    <w:p w:rsidR="00826EF6" w:rsidRPr="00826EF6" w:rsidRDefault="00826EF6" w:rsidP="006608B9">
      <w:pPr>
        <w:spacing w:line="240" w:lineRule="auto"/>
      </w:pPr>
    </w:p>
    <w:p w:rsidR="00826EF6" w:rsidRDefault="00826EF6" w:rsidP="00826EF6">
      <w:pPr>
        <w:spacing w:line="240" w:lineRule="auto"/>
      </w:pPr>
      <w:r w:rsidRPr="00826EF6">
        <w:t>In step 2</w:t>
      </w:r>
      <w:r w:rsidR="006608B9">
        <w:t>,</w:t>
      </w:r>
      <w:r w:rsidRPr="00826EF6">
        <w:t xml:space="preserve"> only an </w:t>
      </w:r>
      <w:proofErr w:type="spellStart"/>
      <w:r w:rsidRPr="00826EF6">
        <w:t>OLN</w:t>
      </w:r>
      <w:proofErr w:type="spellEnd"/>
      <w:r w:rsidRPr="00826EF6">
        <w:t xml:space="preserve"> is used for the search request criteria. DOT is searched with the input criteria</w:t>
      </w:r>
      <w:r w:rsidR="006608B9">
        <w:t>,</w:t>
      </w:r>
      <w:r w:rsidRPr="00826EF6">
        <w:t xml:space="preserve"> and the Name and DOB of up to five hits is used to search the PIN system.</w:t>
      </w:r>
    </w:p>
    <w:p w:rsidR="00826EF6" w:rsidRPr="00826EF6" w:rsidRDefault="00826EF6" w:rsidP="00826EF6">
      <w:pPr>
        <w:spacing w:line="240" w:lineRule="auto"/>
      </w:pPr>
    </w:p>
    <w:p w:rsidR="00826EF6" w:rsidRDefault="00826EF6" w:rsidP="00826EF6">
      <w:pPr>
        <w:pStyle w:val="Heading4"/>
      </w:pPr>
      <w:bookmarkStart w:id="109" w:name="_Toc447615468"/>
      <w:r w:rsidRPr="00826EF6">
        <w:t>Search DOT Photos Results</w:t>
      </w:r>
      <w:bookmarkEnd w:id="109"/>
    </w:p>
    <w:p w:rsidR="00826EF6" w:rsidRPr="00826EF6" w:rsidRDefault="00826EF6" w:rsidP="00826EF6"/>
    <w:p w:rsidR="00826EF6" w:rsidRDefault="00826EF6" w:rsidP="00826EF6">
      <w:pPr>
        <w:spacing w:line="240" w:lineRule="auto"/>
      </w:pPr>
      <w:r w:rsidRPr="00826EF6">
        <w:t>Partner agencies may request photos and demographic information from DOT alone.</w:t>
      </w:r>
    </w:p>
    <w:p w:rsidR="00826EF6" w:rsidRPr="00826EF6" w:rsidRDefault="00826EF6" w:rsidP="00826EF6">
      <w:pPr>
        <w:spacing w:line="240" w:lineRule="auto"/>
      </w:pPr>
    </w:p>
    <w:p w:rsidR="00826EF6" w:rsidRDefault="00826EF6" w:rsidP="00826EF6">
      <w:pPr>
        <w:pStyle w:val="Heading5"/>
        <w:spacing w:before="0" w:after="0" w:line="240" w:lineRule="auto"/>
      </w:pPr>
      <w:bookmarkStart w:id="110" w:name="_Toc447615469"/>
      <w:r w:rsidRPr="00826EF6">
        <w:t>Primary Flow</w:t>
      </w:r>
      <w:bookmarkEnd w:id="110"/>
      <w:r w:rsidRPr="00826EF6">
        <w:t xml:space="preserve"> </w:t>
      </w:r>
    </w:p>
    <w:p w:rsidR="00826EF6" w:rsidRPr="00826EF6" w:rsidRDefault="00826EF6" w:rsidP="00826EF6"/>
    <w:p w:rsidR="00826EF6" w:rsidRPr="00826EF6" w:rsidRDefault="00826EF6" w:rsidP="00826EF6">
      <w:pPr>
        <w:numPr>
          <w:ilvl w:val="0"/>
          <w:numId w:val="23"/>
        </w:numPr>
        <w:spacing w:line="240" w:lineRule="auto"/>
        <w:ind w:left="1080"/>
      </w:pPr>
      <w:r w:rsidRPr="00826EF6">
        <w:t>A Partner Agency needs DOT photos to verify a subject’s identity.</w:t>
      </w:r>
    </w:p>
    <w:p w:rsidR="00826EF6" w:rsidRPr="00826EF6" w:rsidRDefault="00826EF6" w:rsidP="00826EF6">
      <w:pPr>
        <w:spacing w:line="240" w:lineRule="auto"/>
        <w:ind w:left="1080"/>
      </w:pPr>
    </w:p>
    <w:p w:rsidR="00826EF6" w:rsidRPr="00826EF6" w:rsidRDefault="00826EF6" w:rsidP="00826EF6">
      <w:pPr>
        <w:numPr>
          <w:ilvl w:val="0"/>
          <w:numId w:val="23"/>
        </w:numPr>
        <w:spacing w:line="240" w:lineRule="auto"/>
        <w:ind w:left="1080"/>
      </w:pPr>
      <w:r w:rsidRPr="00826EF6">
        <w:t>The Agency System sends a search request for person photos with the desired criteria. The search request may include the following search combinations:</w:t>
      </w:r>
    </w:p>
    <w:p w:rsidR="00826EF6" w:rsidRPr="00826EF6" w:rsidRDefault="00826EF6" w:rsidP="006608B9">
      <w:pPr>
        <w:keepNext/>
        <w:numPr>
          <w:ilvl w:val="1"/>
          <w:numId w:val="23"/>
        </w:numPr>
        <w:spacing w:line="240" w:lineRule="auto"/>
      </w:pPr>
      <w:r w:rsidRPr="00826EF6">
        <w:lastRenderedPageBreak/>
        <w:t>Name only</w:t>
      </w:r>
    </w:p>
    <w:p w:rsidR="00826EF6" w:rsidRPr="00826EF6" w:rsidRDefault="00826EF6" w:rsidP="00826EF6">
      <w:pPr>
        <w:numPr>
          <w:ilvl w:val="1"/>
          <w:numId w:val="23"/>
        </w:numPr>
        <w:spacing w:line="240" w:lineRule="auto"/>
      </w:pPr>
      <w:r w:rsidRPr="00826EF6">
        <w:t>Name and DOB</w:t>
      </w:r>
    </w:p>
    <w:p w:rsidR="00826EF6" w:rsidRPr="00826EF6" w:rsidRDefault="00826EF6" w:rsidP="00826EF6">
      <w:pPr>
        <w:numPr>
          <w:ilvl w:val="1"/>
          <w:numId w:val="23"/>
        </w:numPr>
        <w:spacing w:line="240" w:lineRule="auto"/>
      </w:pPr>
      <w:proofErr w:type="spellStart"/>
      <w:r w:rsidRPr="00826EF6">
        <w:t>OLN</w:t>
      </w:r>
      <w:proofErr w:type="spellEnd"/>
    </w:p>
    <w:p w:rsidR="00826EF6" w:rsidRPr="00826EF6" w:rsidRDefault="00826EF6" w:rsidP="00826EF6">
      <w:pPr>
        <w:spacing w:line="240" w:lineRule="auto"/>
      </w:pPr>
    </w:p>
    <w:p w:rsidR="00826EF6" w:rsidRPr="00826EF6" w:rsidRDefault="00826EF6" w:rsidP="00E04F4F">
      <w:pPr>
        <w:numPr>
          <w:ilvl w:val="0"/>
          <w:numId w:val="23"/>
        </w:numPr>
        <w:spacing w:line="240" w:lineRule="auto"/>
        <w:ind w:left="1080"/>
      </w:pPr>
      <w:r w:rsidRPr="00826EF6">
        <w:t>The DOT database is searched for subjects matching the search criteria.</w:t>
      </w:r>
    </w:p>
    <w:p w:rsidR="00826EF6" w:rsidRPr="00826EF6" w:rsidRDefault="00826EF6" w:rsidP="00E04F4F">
      <w:pPr>
        <w:spacing w:line="240" w:lineRule="auto"/>
        <w:ind w:left="1080"/>
      </w:pPr>
    </w:p>
    <w:p w:rsidR="00826EF6" w:rsidRDefault="00826EF6" w:rsidP="00E04F4F">
      <w:pPr>
        <w:numPr>
          <w:ilvl w:val="0"/>
          <w:numId w:val="23"/>
        </w:numPr>
        <w:spacing w:line="240" w:lineRule="auto"/>
        <w:ind w:left="1080"/>
      </w:pPr>
      <w:r w:rsidRPr="00826EF6">
        <w:t>The Person Photo Search Results Service receives the most recent photo and demographic data of up to five individuals from each system (DOT and PIN) matching the search request criteria.</w:t>
      </w:r>
    </w:p>
    <w:p w:rsidR="00E04F4F" w:rsidRDefault="00E04F4F" w:rsidP="00E04F4F">
      <w:pPr>
        <w:spacing w:line="240" w:lineRule="auto"/>
        <w:ind w:left="1080"/>
      </w:pPr>
    </w:p>
    <w:p w:rsidR="00826EF6" w:rsidRDefault="00826EF6" w:rsidP="00E04F4F">
      <w:pPr>
        <w:pStyle w:val="Heading4"/>
      </w:pPr>
      <w:bookmarkStart w:id="111" w:name="_Toc447615470"/>
      <w:r w:rsidRPr="00826EF6">
        <w:t>Search PIN Photos Results</w:t>
      </w:r>
      <w:bookmarkEnd w:id="111"/>
    </w:p>
    <w:p w:rsidR="00E04F4F" w:rsidRPr="00E04F4F" w:rsidRDefault="00E04F4F" w:rsidP="00E04F4F"/>
    <w:p w:rsidR="00826EF6" w:rsidRDefault="00826EF6" w:rsidP="006608B9">
      <w:pPr>
        <w:spacing w:line="240" w:lineRule="auto"/>
      </w:pPr>
      <w:r w:rsidRPr="00826EF6">
        <w:t>Partner agencies may request photos and demographic information from PIN alone.</w:t>
      </w:r>
    </w:p>
    <w:p w:rsidR="00E04F4F" w:rsidRPr="00826EF6" w:rsidRDefault="00E04F4F" w:rsidP="006608B9">
      <w:pPr>
        <w:spacing w:line="240" w:lineRule="auto"/>
      </w:pPr>
    </w:p>
    <w:p w:rsidR="00826EF6" w:rsidRDefault="00826EF6" w:rsidP="006608B9">
      <w:pPr>
        <w:pStyle w:val="Heading5"/>
        <w:spacing w:before="0" w:after="0" w:line="240" w:lineRule="auto"/>
      </w:pPr>
      <w:bookmarkStart w:id="112" w:name="_Toc447615471"/>
      <w:r w:rsidRPr="00826EF6">
        <w:t>Primary Flow</w:t>
      </w:r>
      <w:bookmarkEnd w:id="112"/>
      <w:r w:rsidRPr="00826EF6">
        <w:t xml:space="preserve"> </w:t>
      </w:r>
    </w:p>
    <w:p w:rsidR="00E04F4F" w:rsidRPr="00E04F4F" w:rsidRDefault="00E04F4F" w:rsidP="006608B9">
      <w:pPr>
        <w:spacing w:line="240" w:lineRule="auto"/>
      </w:pPr>
    </w:p>
    <w:p w:rsidR="00826EF6" w:rsidRPr="00826EF6" w:rsidRDefault="00826EF6" w:rsidP="006608B9">
      <w:pPr>
        <w:numPr>
          <w:ilvl w:val="0"/>
          <w:numId w:val="24"/>
        </w:numPr>
        <w:spacing w:line="240" w:lineRule="auto"/>
        <w:ind w:left="1080"/>
      </w:pPr>
      <w:r w:rsidRPr="00826EF6">
        <w:t>A Partner Agency needs PIN photos to verify a subject’s identity.</w:t>
      </w:r>
    </w:p>
    <w:p w:rsidR="00826EF6" w:rsidRPr="00826EF6" w:rsidRDefault="00826EF6" w:rsidP="00E04F4F">
      <w:pPr>
        <w:spacing w:line="240" w:lineRule="auto"/>
        <w:ind w:left="1080" w:hanging="360"/>
      </w:pPr>
    </w:p>
    <w:p w:rsidR="00826EF6" w:rsidRPr="00826EF6" w:rsidRDefault="00826EF6" w:rsidP="00E04F4F">
      <w:pPr>
        <w:numPr>
          <w:ilvl w:val="0"/>
          <w:numId w:val="24"/>
        </w:numPr>
        <w:spacing w:line="240" w:lineRule="auto"/>
        <w:ind w:left="1080"/>
      </w:pPr>
      <w:r w:rsidRPr="00826EF6">
        <w:t>The Agency System calls the Person Photo Search Results service with the desired criteria. The search request may include the following search combinations:</w:t>
      </w:r>
    </w:p>
    <w:p w:rsidR="00826EF6" w:rsidRPr="00826EF6" w:rsidRDefault="00826EF6" w:rsidP="00E04F4F">
      <w:pPr>
        <w:spacing w:line="240" w:lineRule="auto"/>
        <w:ind w:left="1080" w:hanging="360"/>
      </w:pPr>
    </w:p>
    <w:p w:rsidR="00826EF6" w:rsidRPr="00826EF6" w:rsidRDefault="00826EF6" w:rsidP="00826EF6">
      <w:pPr>
        <w:numPr>
          <w:ilvl w:val="1"/>
          <w:numId w:val="24"/>
        </w:numPr>
        <w:spacing w:line="240" w:lineRule="auto"/>
      </w:pPr>
      <w:r w:rsidRPr="00826EF6">
        <w:t>Name only</w:t>
      </w:r>
    </w:p>
    <w:p w:rsidR="00826EF6" w:rsidRPr="00826EF6" w:rsidRDefault="00826EF6" w:rsidP="00826EF6">
      <w:pPr>
        <w:numPr>
          <w:ilvl w:val="1"/>
          <w:numId w:val="24"/>
        </w:numPr>
        <w:spacing w:line="240" w:lineRule="auto"/>
      </w:pPr>
      <w:r w:rsidRPr="00826EF6">
        <w:t>Name and DOB</w:t>
      </w:r>
    </w:p>
    <w:p w:rsidR="00826EF6" w:rsidRPr="00826EF6" w:rsidRDefault="00826EF6" w:rsidP="00826EF6">
      <w:pPr>
        <w:numPr>
          <w:ilvl w:val="1"/>
          <w:numId w:val="24"/>
        </w:numPr>
        <w:spacing w:line="240" w:lineRule="auto"/>
      </w:pPr>
      <w:r w:rsidRPr="00826EF6">
        <w:t>SSN</w:t>
      </w:r>
    </w:p>
    <w:p w:rsidR="00826EF6" w:rsidRPr="00826EF6" w:rsidRDefault="00826EF6" w:rsidP="00826EF6">
      <w:pPr>
        <w:numPr>
          <w:ilvl w:val="1"/>
          <w:numId w:val="24"/>
        </w:numPr>
        <w:spacing w:line="240" w:lineRule="auto"/>
      </w:pPr>
      <w:r w:rsidRPr="00826EF6">
        <w:t>SID</w:t>
      </w:r>
    </w:p>
    <w:p w:rsidR="00826EF6" w:rsidRPr="00826EF6" w:rsidRDefault="00826EF6" w:rsidP="00826EF6">
      <w:pPr>
        <w:numPr>
          <w:ilvl w:val="1"/>
          <w:numId w:val="24"/>
        </w:numPr>
        <w:spacing w:line="240" w:lineRule="auto"/>
      </w:pPr>
      <w:r w:rsidRPr="00826EF6">
        <w:t>Name and SSN</w:t>
      </w:r>
    </w:p>
    <w:p w:rsidR="00826EF6" w:rsidRPr="00826EF6" w:rsidRDefault="00826EF6" w:rsidP="00826EF6">
      <w:pPr>
        <w:numPr>
          <w:ilvl w:val="1"/>
          <w:numId w:val="24"/>
        </w:numPr>
        <w:spacing w:line="240" w:lineRule="auto"/>
      </w:pPr>
      <w:r w:rsidRPr="00826EF6">
        <w:t>Name, DOB</w:t>
      </w:r>
      <w:r w:rsidR="006608B9">
        <w:t>,</w:t>
      </w:r>
      <w:r w:rsidRPr="00826EF6">
        <w:t xml:space="preserve"> and SSN</w:t>
      </w:r>
    </w:p>
    <w:p w:rsidR="00826EF6" w:rsidRPr="00826EF6" w:rsidRDefault="00826EF6" w:rsidP="00826EF6">
      <w:pPr>
        <w:numPr>
          <w:ilvl w:val="1"/>
          <w:numId w:val="24"/>
        </w:numPr>
        <w:spacing w:line="240" w:lineRule="auto"/>
      </w:pPr>
      <w:r w:rsidRPr="00826EF6">
        <w:t>DOB and SSN</w:t>
      </w:r>
    </w:p>
    <w:p w:rsidR="00826EF6" w:rsidRPr="00826EF6" w:rsidRDefault="00826EF6" w:rsidP="00826EF6">
      <w:pPr>
        <w:spacing w:line="240" w:lineRule="auto"/>
      </w:pPr>
    </w:p>
    <w:p w:rsidR="00826EF6" w:rsidRPr="00826EF6" w:rsidRDefault="00826EF6" w:rsidP="00E04F4F">
      <w:pPr>
        <w:numPr>
          <w:ilvl w:val="0"/>
          <w:numId w:val="24"/>
        </w:numPr>
        <w:spacing w:line="240" w:lineRule="auto"/>
        <w:ind w:left="1080"/>
      </w:pPr>
      <w:r w:rsidRPr="00826EF6">
        <w:t>The Agency System sends a search request to the PIN for subjects matching the search request criteria.</w:t>
      </w:r>
    </w:p>
    <w:p w:rsidR="00826EF6" w:rsidRPr="00826EF6" w:rsidRDefault="00826EF6" w:rsidP="00E04F4F">
      <w:pPr>
        <w:spacing w:line="240" w:lineRule="auto"/>
        <w:ind w:left="1080"/>
      </w:pPr>
    </w:p>
    <w:p w:rsidR="00826EF6" w:rsidRPr="00826EF6" w:rsidRDefault="00826EF6" w:rsidP="00E04F4F">
      <w:pPr>
        <w:numPr>
          <w:ilvl w:val="0"/>
          <w:numId w:val="24"/>
        </w:numPr>
        <w:spacing w:line="240" w:lineRule="auto"/>
        <w:ind w:left="1080"/>
      </w:pPr>
      <w:r w:rsidRPr="00826EF6">
        <w:t>The Person Photo Search Results Service receives the most recent photo and demographic data of up to five individuals from the PIN photo system matching the search request criteria.</w:t>
      </w:r>
    </w:p>
    <w:p w:rsidR="007740D5" w:rsidRDefault="007740D5" w:rsidP="00E04F4F">
      <w:pPr>
        <w:spacing w:line="240" w:lineRule="auto"/>
        <w:ind w:left="1080"/>
      </w:pPr>
    </w:p>
    <w:p w:rsidR="00826EF6" w:rsidRPr="00C601F9" w:rsidRDefault="00826EF6" w:rsidP="000B34AD">
      <w:pPr>
        <w:spacing w:line="240" w:lineRule="auto"/>
        <w:rPr>
          <w:i/>
          <w:color w:val="1F497D"/>
          <w:szCs w:val="24"/>
        </w:rPr>
      </w:pPr>
    </w:p>
    <w:p w:rsidR="0068716B" w:rsidRPr="00C601F9" w:rsidRDefault="0068716B" w:rsidP="000B34AD">
      <w:pPr>
        <w:spacing w:line="240" w:lineRule="auto"/>
        <w:rPr>
          <w:i/>
          <w:color w:val="1F497D"/>
          <w:szCs w:val="24"/>
        </w:rPr>
      </w:pPr>
    </w:p>
    <w:bookmarkEnd w:id="0"/>
    <w:bookmarkEnd w:id="1"/>
    <w:bookmarkEnd w:id="9"/>
    <w:bookmarkEnd w:id="10"/>
    <w:bookmarkEnd w:id="11"/>
    <w:bookmarkEnd w:id="12"/>
    <w:bookmarkEnd w:id="16"/>
    <w:bookmarkEnd w:id="17"/>
    <w:bookmarkEnd w:id="18"/>
    <w:p w:rsidR="0094260F" w:rsidRPr="00C601F9" w:rsidRDefault="0094260F" w:rsidP="000B34AD">
      <w:pPr>
        <w:pStyle w:val="BodyText"/>
        <w:spacing w:line="240" w:lineRule="auto"/>
        <w:sectPr w:rsidR="0094260F" w:rsidRPr="00C601F9" w:rsidSect="003B1A6C">
          <w:footerReference w:type="default" r:id="rId15"/>
          <w:pgSz w:w="12240" w:h="15840" w:code="1"/>
          <w:pgMar w:top="1440" w:right="1440" w:bottom="1440" w:left="1440" w:header="720" w:footer="720" w:gutter="0"/>
          <w:pgNumType w:start="1"/>
          <w:cols w:space="720"/>
          <w:docGrid w:linePitch="272"/>
        </w:sectPr>
      </w:pPr>
    </w:p>
    <w:p w:rsidR="007E1629" w:rsidRPr="007E1629" w:rsidRDefault="007E1629" w:rsidP="007E1629">
      <w:pPr>
        <w:spacing w:line="240" w:lineRule="auto"/>
        <w:jc w:val="center"/>
        <w:outlineLvl w:val="0"/>
        <w:rPr>
          <w:b/>
          <w:color w:val="1F497D"/>
          <w:sz w:val="28"/>
          <w:lang w:val="x-none" w:eastAsia="x-none" w:bidi="en-US"/>
        </w:rPr>
      </w:pPr>
      <w:bookmarkStart w:id="113" w:name="_Toc342891217"/>
      <w:bookmarkStart w:id="114" w:name="_Toc347747240"/>
      <w:bookmarkStart w:id="115" w:name="_Toc349549688"/>
      <w:bookmarkStart w:id="116" w:name="_Toc349555672"/>
      <w:bookmarkStart w:id="117" w:name="_Toc359489940"/>
      <w:bookmarkStart w:id="118" w:name="_Toc447267892"/>
      <w:bookmarkStart w:id="119" w:name="_Toc447615472"/>
      <w:r w:rsidRPr="007E1629">
        <w:rPr>
          <w:b/>
          <w:color w:val="1F497D"/>
          <w:sz w:val="28"/>
          <w:lang w:val="x-none" w:eastAsia="x-none" w:bidi="en-US"/>
        </w:rPr>
        <w:lastRenderedPageBreak/>
        <w:t xml:space="preserve">Appendix </w:t>
      </w:r>
      <w:r w:rsidR="00E04F4F">
        <w:rPr>
          <w:b/>
          <w:color w:val="1F497D"/>
          <w:sz w:val="28"/>
          <w:lang w:eastAsia="x-none" w:bidi="en-US"/>
        </w:rPr>
        <w:t>A</w:t>
      </w:r>
      <w:r w:rsidRPr="007E1629">
        <w:rPr>
          <w:b/>
          <w:color w:val="1F497D"/>
          <w:sz w:val="28"/>
          <w:lang w:val="x-none" w:eastAsia="x-none" w:bidi="en-US"/>
        </w:rPr>
        <w:t>—Document History</w:t>
      </w:r>
      <w:bookmarkEnd w:id="113"/>
      <w:bookmarkEnd w:id="114"/>
      <w:bookmarkEnd w:id="115"/>
      <w:bookmarkEnd w:id="116"/>
      <w:bookmarkEnd w:id="117"/>
      <w:bookmarkEnd w:id="118"/>
      <w:bookmarkEnd w:id="119"/>
    </w:p>
    <w:p w:rsidR="007E1629" w:rsidRPr="007E1629" w:rsidRDefault="007E1629" w:rsidP="007E1629">
      <w:pPr>
        <w:spacing w:line="240" w:lineRule="auto"/>
        <w:jc w:val="center"/>
        <w:rPr>
          <w:b/>
          <w:color w:val="1F497D"/>
          <w:sz w:val="28"/>
          <w:lang w:val="x-none" w:eastAsia="x-none" w:bidi="en-US"/>
        </w:rPr>
      </w:pPr>
    </w:p>
    <w:tbl>
      <w:tblPr>
        <w:tblW w:w="9360" w:type="dxa"/>
        <w:tblInd w:w="108" w:type="dxa"/>
        <w:tblLayout w:type="fixed"/>
        <w:tblLook w:val="0000" w:firstRow="0" w:lastRow="0" w:firstColumn="0" w:lastColumn="0" w:noHBand="0" w:noVBand="0"/>
      </w:tblPr>
      <w:tblGrid>
        <w:gridCol w:w="1620"/>
        <w:gridCol w:w="1440"/>
        <w:gridCol w:w="3330"/>
        <w:gridCol w:w="2970"/>
      </w:tblGrid>
      <w:tr w:rsidR="007E1629" w:rsidRPr="007E1629" w:rsidTr="00FE7B04">
        <w:trPr>
          <w:trHeight w:val="576"/>
        </w:trPr>
        <w:tc>
          <w:tcPr>
            <w:tcW w:w="1620" w:type="dxa"/>
            <w:tcBorders>
              <w:top w:val="single" w:sz="6" w:space="0" w:color="auto"/>
              <w:left w:val="single" w:sz="6" w:space="0" w:color="auto"/>
              <w:bottom w:val="single" w:sz="6" w:space="0" w:color="auto"/>
              <w:right w:val="single" w:sz="6" w:space="0" w:color="auto"/>
            </w:tcBorders>
            <w:shd w:val="clear" w:color="auto" w:fill="FFFFFF"/>
            <w:vAlign w:val="center"/>
          </w:tcPr>
          <w:p w:rsidR="007E1629" w:rsidRPr="007E1629" w:rsidRDefault="007E1629" w:rsidP="007E1629">
            <w:pPr>
              <w:tabs>
                <w:tab w:val="left" w:pos="1584"/>
              </w:tabs>
              <w:autoSpaceDE w:val="0"/>
              <w:autoSpaceDN w:val="0"/>
              <w:adjustRightInd w:val="0"/>
              <w:spacing w:line="240" w:lineRule="auto"/>
              <w:jc w:val="center"/>
              <w:rPr>
                <w:b/>
                <w:szCs w:val="24"/>
                <w:lang w:val="x-none" w:eastAsia="x-none" w:bidi="en-US"/>
              </w:rPr>
            </w:pPr>
            <w:r w:rsidRPr="007E1629">
              <w:rPr>
                <w:b/>
                <w:szCs w:val="24"/>
                <w:lang w:val="x-none" w:eastAsia="x-none" w:bidi="en-US"/>
              </w:rPr>
              <w:t>Date</w:t>
            </w:r>
          </w:p>
        </w:tc>
        <w:tc>
          <w:tcPr>
            <w:tcW w:w="1440" w:type="dxa"/>
            <w:tcBorders>
              <w:top w:val="single" w:sz="6" w:space="0" w:color="auto"/>
              <w:left w:val="single" w:sz="6" w:space="0" w:color="auto"/>
              <w:bottom w:val="single" w:sz="6" w:space="0" w:color="auto"/>
              <w:right w:val="single" w:sz="6" w:space="0" w:color="auto"/>
            </w:tcBorders>
            <w:shd w:val="clear" w:color="auto" w:fill="FFFFFF"/>
            <w:vAlign w:val="center"/>
          </w:tcPr>
          <w:p w:rsidR="007E1629" w:rsidRPr="007E1629" w:rsidRDefault="007E1629" w:rsidP="007E1629">
            <w:pPr>
              <w:tabs>
                <w:tab w:val="left" w:pos="1584"/>
              </w:tabs>
              <w:autoSpaceDE w:val="0"/>
              <w:autoSpaceDN w:val="0"/>
              <w:adjustRightInd w:val="0"/>
              <w:spacing w:line="240" w:lineRule="auto"/>
              <w:jc w:val="center"/>
              <w:rPr>
                <w:b/>
                <w:szCs w:val="24"/>
                <w:lang w:val="x-none" w:eastAsia="x-none" w:bidi="en-US"/>
              </w:rPr>
            </w:pPr>
            <w:r w:rsidRPr="007E1629">
              <w:rPr>
                <w:b/>
                <w:szCs w:val="24"/>
                <w:lang w:val="x-none" w:eastAsia="x-none" w:bidi="en-US"/>
              </w:rPr>
              <w:t>Version</w:t>
            </w:r>
          </w:p>
        </w:tc>
        <w:tc>
          <w:tcPr>
            <w:tcW w:w="3330" w:type="dxa"/>
            <w:tcBorders>
              <w:top w:val="single" w:sz="6" w:space="0" w:color="auto"/>
              <w:left w:val="single" w:sz="6" w:space="0" w:color="auto"/>
              <w:bottom w:val="single" w:sz="6" w:space="0" w:color="auto"/>
              <w:right w:val="single" w:sz="6" w:space="0" w:color="auto"/>
            </w:tcBorders>
            <w:shd w:val="clear" w:color="auto" w:fill="FFFFFF"/>
            <w:vAlign w:val="center"/>
          </w:tcPr>
          <w:p w:rsidR="007E1629" w:rsidRPr="007E1629" w:rsidRDefault="007E1629" w:rsidP="007E1629">
            <w:pPr>
              <w:tabs>
                <w:tab w:val="left" w:pos="1584"/>
              </w:tabs>
              <w:autoSpaceDE w:val="0"/>
              <w:autoSpaceDN w:val="0"/>
              <w:adjustRightInd w:val="0"/>
              <w:spacing w:line="240" w:lineRule="auto"/>
              <w:jc w:val="center"/>
              <w:rPr>
                <w:b/>
                <w:szCs w:val="24"/>
                <w:lang w:val="x-none" w:eastAsia="x-none" w:bidi="en-US"/>
              </w:rPr>
            </w:pPr>
            <w:r w:rsidRPr="007E1629">
              <w:rPr>
                <w:b/>
                <w:szCs w:val="24"/>
                <w:lang w:val="x-none" w:eastAsia="x-none" w:bidi="en-US"/>
              </w:rPr>
              <w:t>Editor</w:t>
            </w:r>
          </w:p>
        </w:tc>
        <w:tc>
          <w:tcPr>
            <w:tcW w:w="2970" w:type="dxa"/>
            <w:tcBorders>
              <w:top w:val="single" w:sz="6" w:space="0" w:color="auto"/>
              <w:left w:val="single" w:sz="6" w:space="0" w:color="auto"/>
              <w:bottom w:val="single" w:sz="6" w:space="0" w:color="auto"/>
              <w:right w:val="single" w:sz="6" w:space="0" w:color="auto"/>
            </w:tcBorders>
            <w:shd w:val="clear" w:color="auto" w:fill="FFFFFF"/>
            <w:vAlign w:val="center"/>
          </w:tcPr>
          <w:p w:rsidR="007E1629" w:rsidRPr="007E1629" w:rsidRDefault="007E1629" w:rsidP="007E1629">
            <w:pPr>
              <w:tabs>
                <w:tab w:val="left" w:pos="1584"/>
              </w:tabs>
              <w:autoSpaceDE w:val="0"/>
              <w:autoSpaceDN w:val="0"/>
              <w:adjustRightInd w:val="0"/>
              <w:spacing w:line="240" w:lineRule="auto"/>
              <w:jc w:val="center"/>
              <w:rPr>
                <w:b/>
                <w:szCs w:val="24"/>
                <w:lang w:val="x-none" w:eastAsia="x-none" w:bidi="en-US"/>
              </w:rPr>
            </w:pPr>
            <w:r w:rsidRPr="007E1629">
              <w:rPr>
                <w:b/>
                <w:szCs w:val="24"/>
                <w:lang w:val="x-none" w:eastAsia="x-none" w:bidi="en-US"/>
              </w:rPr>
              <w:t>Change</w:t>
            </w:r>
          </w:p>
        </w:tc>
      </w:tr>
      <w:tr w:rsidR="007E1629" w:rsidRPr="007E1629" w:rsidTr="00FE7B04">
        <w:trPr>
          <w:trHeight w:val="576"/>
        </w:trPr>
        <w:tc>
          <w:tcPr>
            <w:tcW w:w="1620" w:type="dxa"/>
            <w:tcBorders>
              <w:top w:val="single" w:sz="6" w:space="0" w:color="auto"/>
              <w:left w:val="single" w:sz="6" w:space="0" w:color="auto"/>
              <w:bottom w:val="single" w:sz="6" w:space="0" w:color="auto"/>
              <w:right w:val="single" w:sz="6" w:space="0" w:color="auto"/>
            </w:tcBorders>
            <w:shd w:val="clear" w:color="auto" w:fill="FFFFFF"/>
          </w:tcPr>
          <w:p w:rsidR="007E1629" w:rsidRPr="007E1629" w:rsidRDefault="00E04F4F" w:rsidP="00E04F4F">
            <w:pPr>
              <w:spacing w:line="240" w:lineRule="auto"/>
              <w:jc w:val="center"/>
              <w:rPr>
                <w:szCs w:val="24"/>
                <w:lang w:eastAsia="x-none" w:bidi="en-US"/>
              </w:rPr>
            </w:pPr>
            <w:r>
              <w:rPr>
                <w:szCs w:val="24"/>
                <w:lang w:eastAsia="x-none" w:bidi="en-US"/>
              </w:rPr>
              <w:t>4/1</w:t>
            </w:r>
            <w:r w:rsidR="007E1629" w:rsidRPr="007E1629">
              <w:rPr>
                <w:szCs w:val="24"/>
                <w:lang w:eastAsia="x-none" w:bidi="en-US"/>
              </w:rPr>
              <w:t>/201</w:t>
            </w:r>
            <w:r>
              <w:rPr>
                <w:szCs w:val="24"/>
                <w:lang w:eastAsia="x-none" w:bidi="en-US"/>
              </w:rPr>
              <w:t>6</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7E1629" w:rsidRPr="007E1629" w:rsidRDefault="007E1629" w:rsidP="00E04F4F">
            <w:pPr>
              <w:spacing w:line="240" w:lineRule="auto"/>
              <w:jc w:val="center"/>
              <w:rPr>
                <w:szCs w:val="24"/>
                <w:lang w:eastAsia="x-none" w:bidi="en-US"/>
              </w:rPr>
            </w:pPr>
            <w:r w:rsidRPr="007E1629">
              <w:rPr>
                <w:szCs w:val="24"/>
                <w:lang w:eastAsia="x-none" w:bidi="en-US"/>
              </w:rPr>
              <w:t>1.0.0</w:t>
            </w:r>
          </w:p>
        </w:tc>
        <w:tc>
          <w:tcPr>
            <w:tcW w:w="3330" w:type="dxa"/>
            <w:tcBorders>
              <w:top w:val="single" w:sz="6" w:space="0" w:color="auto"/>
              <w:left w:val="single" w:sz="6" w:space="0" w:color="auto"/>
              <w:bottom w:val="single" w:sz="6" w:space="0" w:color="auto"/>
              <w:right w:val="single" w:sz="6" w:space="0" w:color="auto"/>
            </w:tcBorders>
            <w:shd w:val="clear" w:color="auto" w:fill="FFFFFF"/>
          </w:tcPr>
          <w:p w:rsidR="007E1629" w:rsidRPr="007E1629" w:rsidRDefault="007E1629" w:rsidP="007E1629">
            <w:pPr>
              <w:spacing w:line="240" w:lineRule="auto"/>
              <w:rPr>
                <w:szCs w:val="24"/>
                <w:lang w:eastAsia="x-none" w:bidi="en-US"/>
              </w:rPr>
            </w:pPr>
            <w:r w:rsidRPr="007E1629">
              <w:rPr>
                <w:szCs w:val="24"/>
                <w:lang w:eastAsia="x-none" w:bidi="en-US"/>
              </w:rPr>
              <w:t>Global</w:t>
            </w:r>
            <w:r w:rsidR="00E04F4F">
              <w:rPr>
                <w:szCs w:val="24"/>
                <w:lang w:eastAsia="x-none" w:bidi="en-US"/>
              </w:rPr>
              <w:t xml:space="preserve"> Standards Council</w:t>
            </w:r>
          </w:p>
        </w:tc>
        <w:tc>
          <w:tcPr>
            <w:tcW w:w="2970" w:type="dxa"/>
            <w:tcBorders>
              <w:top w:val="single" w:sz="6" w:space="0" w:color="auto"/>
              <w:left w:val="single" w:sz="6" w:space="0" w:color="auto"/>
              <w:bottom w:val="single" w:sz="6" w:space="0" w:color="auto"/>
              <w:right w:val="single" w:sz="6" w:space="0" w:color="auto"/>
            </w:tcBorders>
            <w:shd w:val="clear" w:color="auto" w:fill="FFFFFF"/>
          </w:tcPr>
          <w:p w:rsidR="007E1629" w:rsidRPr="007E1629" w:rsidRDefault="00E04F4F" w:rsidP="007E1629">
            <w:pPr>
              <w:spacing w:line="240" w:lineRule="auto"/>
              <w:jc w:val="left"/>
              <w:rPr>
                <w:szCs w:val="24"/>
                <w:lang w:eastAsia="x-none" w:bidi="en-US"/>
              </w:rPr>
            </w:pPr>
            <w:r>
              <w:rPr>
                <w:szCs w:val="24"/>
                <w:lang w:eastAsia="x-none" w:bidi="en-US"/>
              </w:rPr>
              <w:t>Initial version</w:t>
            </w:r>
          </w:p>
        </w:tc>
      </w:tr>
      <w:tr w:rsidR="000A23C9" w:rsidTr="000A23C9">
        <w:trPr>
          <w:trHeight w:val="576"/>
        </w:trPr>
        <w:tc>
          <w:tcPr>
            <w:tcW w:w="1620" w:type="dxa"/>
            <w:tcBorders>
              <w:top w:val="single" w:sz="6" w:space="0" w:color="auto"/>
              <w:left w:val="single" w:sz="6" w:space="0" w:color="auto"/>
              <w:bottom w:val="single" w:sz="6" w:space="0" w:color="auto"/>
              <w:right w:val="single" w:sz="6" w:space="0" w:color="auto"/>
            </w:tcBorders>
            <w:shd w:val="clear" w:color="auto" w:fill="FFFFFF"/>
          </w:tcPr>
          <w:p w:rsidR="000A23C9" w:rsidRDefault="000A23C9" w:rsidP="000A23C9">
            <w:pPr>
              <w:spacing w:line="240" w:lineRule="auto"/>
              <w:jc w:val="center"/>
              <w:rPr>
                <w:szCs w:val="24"/>
                <w:lang w:eastAsia="x-none" w:bidi="en-US"/>
              </w:rPr>
            </w:pPr>
            <w:r>
              <w:rPr>
                <w:szCs w:val="24"/>
                <w:lang w:eastAsia="x-none" w:bidi="en-US"/>
              </w:rPr>
              <w:t>5/13/2016</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0A23C9" w:rsidRDefault="000A23C9" w:rsidP="000A23C9">
            <w:pPr>
              <w:spacing w:line="240" w:lineRule="auto"/>
              <w:jc w:val="center"/>
              <w:rPr>
                <w:szCs w:val="24"/>
                <w:lang w:eastAsia="x-none" w:bidi="en-US"/>
              </w:rPr>
            </w:pPr>
            <w:r>
              <w:rPr>
                <w:szCs w:val="24"/>
                <w:lang w:eastAsia="x-none" w:bidi="en-US"/>
              </w:rPr>
              <w:t>1.0.0</w:t>
            </w:r>
          </w:p>
        </w:tc>
        <w:tc>
          <w:tcPr>
            <w:tcW w:w="3330" w:type="dxa"/>
            <w:tcBorders>
              <w:top w:val="single" w:sz="6" w:space="0" w:color="auto"/>
              <w:left w:val="single" w:sz="6" w:space="0" w:color="auto"/>
              <w:bottom w:val="single" w:sz="6" w:space="0" w:color="auto"/>
              <w:right w:val="single" w:sz="6" w:space="0" w:color="auto"/>
            </w:tcBorders>
            <w:shd w:val="clear" w:color="auto" w:fill="FFFFFF"/>
          </w:tcPr>
          <w:p w:rsidR="000A23C9" w:rsidRDefault="000A23C9" w:rsidP="000A23C9">
            <w:pPr>
              <w:spacing w:line="240" w:lineRule="auto"/>
              <w:jc w:val="left"/>
              <w:rPr>
                <w:szCs w:val="24"/>
                <w:lang w:eastAsia="x-none" w:bidi="en-US"/>
              </w:rPr>
            </w:pPr>
            <w:r>
              <w:rPr>
                <w:szCs w:val="24"/>
                <w:lang w:eastAsia="x-none" w:bidi="en-US"/>
              </w:rPr>
              <w:t>GSC</w:t>
            </w:r>
          </w:p>
        </w:tc>
        <w:tc>
          <w:tcPr>
            <w:tcW w:w="2970" w:type="dxa"/>
            <w:tcBorders>
              <w:top w:val="single" w:sz="6" w:space="0" w:color="auto"/>
              <w:left w:val="single" w:sz="6" w:space="0" w:color="auto"/>
              <w:bottom w:val="single" w:sz="6" w:space="0" w:color="auto"/>
              <w:right w:val="single" w:sz="6" w:space="0" w:color="auto"/>
            </w:tcBorders>
            <w:shd w:val="clear" w:color="auto" w:fill="FFFFFF"/>
          </w:tcPr>
          <w:p w:rsidR="000A23C9" w:rsidRDefault="000A23C9" w:rsidP="000A23C9">
            <w:pPr>
              <w:spacing w:line="240" w:lineRule="auto"/>
              <w:jc w:val="left"/>
              <w:rPr>
                <w:szCs w:val="24"/>
                <w:lang w:eastAsia="x-none" w:bidi="en-US"/>
              </w:rPr>
            </w:pPr>
            <w:r>
              <w:rPr>
                <w:szCs w:val="24"/>
                <w:lang w:eastAsia="x-none" w:bidi="en-US"/>
              </w:rPr>
              <w:t>Global Advisory Committee approved</w:t>
            </w:r>
          </w:p>
        </w:tc>
      </w:tr>
    </w:tbl>
    <w:p w:rsidR="007E1629" w:rsidRPr="007E1629" w:rsidRDefault="007E1629" w:rsidP="007E1629">
      <w:pPr>
        <w:spacing w:line="240" w:lineRule="auto"/>
        <w:rPr>
          <w:szCs w:val="24"/>
          <w:lang w:eastAsia="x-none" w:bidi="en-US"/>
        </w:rPr>
      </w:pPr>
    </w:p>
    <w:p w:rsidR="007E1629" w:rsidRPr="007E1629" w:rsidRDefault="007E1629" w:rsidP="007E1629">
      <w:pPr>
        <w:spacing w:line="240" w:lineRule="auto"/>
        <w:rPr>
          <w:szCs w:val="24"/>
          <w:lang w:eastAsia="x-none" w:bidi="en-US"/>
        </w:rPr>
      </w:pPr>
    </w:p>
    <w:p w:rsidR="009D6CF4" w:rsidRDefault="009D6CF4" w:rsidP="0023753D">
      <w:pPr>
        <w:pStyle w:val="Title"/>
        <w:jc w:val="left"/>
        <w:outlineLvl w:val="0"/>
        <w:sectPr w:rsidR="009D6CF4" w:rsidSect="003B1A6C">
          <w:headerReference w:type="default" r:id="rId16"/>
          <w:footerReference w:type="default" r:id="rId17"/>
          <w:pgSz w:w="12240" w:h="15840" w:code="1"/>
          <w:pgMar w:top="1440" w:right="1440" w:bottom="1440" w:left="1440" w:header="720" w:footer="720" w:gutter="0"/>
          <w:cols w:space="720"/>
          <w:docGrid w:linePitch="272"/>
        </w:sectPr>
      </w:pPr>
    </w:p>
    <w:p w:rsidR="00721568" w:rsidRPr="00C601F9" w:rsidRDefault="009D6CF4" w:rsidP="0023753D">
      <w:pPr>
        <w:pStyle w:val="Title"/>
        <w:jc w:val="left"/>
        <w:outlineLvl w:val="0"/>
      </w:pPr>
      <w:r>
        <w:rPr>
          <w:noProof/>
        </w:rPr>
        <w:lastRenderedPageBreak/>
        <w:pict>
          <v:shape id="_x0000_s1029" type="#_x0000_t75" style="position:absolute;margin-left:0;margin-top:0;width:611.95pt;height:11in;z-index:251660288;mso-position-horizontal:center;mso-position-horizontal-relative:page;mso-position-vertical:center;mso-position-vertical-relative:page">
            <v:imagedata r:id="rId18" o:title="back cover GSC_2014-DB-BX-K004"/>
            <w10:wrap type="square" anchorx="page" anchory="page"/>
          </v:shape>
        </w:pict>
      </w:r>
    </w:p>
    <w:sectPr w:rsidR="00721568" w:rsidRPr="00C601F9" w:rsidSect="003B1A6C">
      <w:headerReference w:type="default" r:id="rId19"/>
      <w:footerReference w:type="default" r:id="rId20"/>
      <w:pgSz w:w="12240" w:h="15840" w:code="1"/>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1336" w:rsidRDefault="00CE1336">
      <w:r>
        <w:separator/>
      </w:r>
    </w:p>
  </w:endnote>
  <w:endnote w:type="continuationSeparator" w:id="0">
    <w:p w:rsidR="00CE1336" w:rsidRDefault="00CE13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Souvenir Lt BT">
    <w:panose1 w:val="02080503040505020303"/>
    <w:charset w:val="00"/>
    <w:family w:val="roman"/>
    <w:pitch w:val="variable"/>
    <w:sig w:usb0="00000087" w:usb1="00000000" w:usb2="00000000" w:usb3="00000000" w:csb0="0000001B"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tblBorders>
      <w:tblLook w:val="01E0" w:firstRow="1" w:lastRow="1" w:firstColumn="1" w:lastColumn="1" w:noHBand="0" w:noVBand="0"/>
    </w:tblPr>
    <w:tblGrid>
      <w:gridCol w:w="5114"/>
      <w:gridCol w:w="4462"/>
    </w:tblGrid>
    <w:tr w:rsidR="00F26D02" w:rsidRPr="00694E42" w:rsidTr="007A6309">
      <w:tc>
        <w:tcPr>
          <w:tcW w:w="5114" w:type="dxa"/>
        </w:tcPr>
        <w:p w:rsidR="00F26D02" w:rsidRPr="00694E42" w:rsidRDefault="00F26D02" w:rsidP="007A6309">
          <w:pPr>
            <w:pStyle w:val="Footer"/>
            <w:framePr w:wrap="around" w:vAnchor="text" w:hAnchor="margin" w:xAlign="right" w:y="1"/>
          </w:pPr>
          <w:r>
            <w:rPr>
              <w:rStyle w:val="PageNumber"/>
            </w:rPr>
            <w:t>OA/</w:t>
          </w:r>
          <w:proofErr w:type="spellStart"/>
          <w:r>
            <w:rPr>
              <w:rStyle w:val="PageNumber"/>
            </w:rPr>
            <w:t>OIT</w:t>
          </w:r>
          <w:proofErr w:type="spellEnd"/>
        </w:p>
      </w:tc>
      <w:tc>
        <w:tcPr>
          <w:tcW w:w="4462" w:type="dxa"/>
        </w:tcPr>
        <w:p w:rsidR="00F26D02" w:rsidRPr="00694E42" w:rsidRDefault="00F26D02" w:rsidP="007A6309">
          <w:pPr>
            <w:pStyle w:val="Footer"/>
            <w:framePr w:wrap="around" w:vAnchor="text" w:hAnchor="margin" w:xAlign="right" w:y="1"/>
            <w:jc w:val="right"/>
            <w:rPr>
              <w:rStyle w:val="PageNumber"/>
            </w:rPr>
          </w:pPr>
          <w:r>
            <w:rPr>
              <w:rStyle w:val="PageNumber"/>
            </w:rPr>
            <w:t xml:space="preserve">Page </w:t>
          </w:r>
          <w:r w:rsidRPr="00694E42">
            <w:rPr>
              <w:rStyle w:val="PageNumber"/>
            </w:rPr>
            <w:fldChar w:fldCharType="begin"/>
          </w:r>
          <w:r w:rsidRPr="00694E42">
            <w:rPr>
              <w:rStyle w:val="PageNumber"/>
            </w:rPr>
            <w:instrText xml:space="preserve"> PAGE </w:instrText>
          </w:r>
          <w:r w:rsidRPr="00694E42">
            <w:rPr>
              <w:rStyle w:val="PageNumber"/>
            </w:rPr>
            <w:fldChar w:fldCharType="separate"/>
          </w:r>
          <w:r>
            <w:rPr>
              <w:rStyle w:val="PageNumber"/>
              <w:noProof/>
            </w:rPr>
            <w:t>12</w:t>
          </w:r>
          <w:r w:rsidRPr="00694E42">
            <w:rPr>
              <w:rStyle w:val="PageNumber"/>
            </w:rPr>
            <w:fldChar w:fldCharType="end"/>
          </w:r>
        </w:p>
      </w:tc>
    </w:tr>
  </w:tbl>
  <w:p w:rsidR="00F26D02" w:rsidRPr="00694E42" w:rsidRDefault="00F26D02" w:rsidP="00524BEB">
    <w:pPr>
      <w:pStyle w:val="Footer"/>
      <w:framePr w:wrap="around" w:vAnchor="text" w:hAnchor="margin" w:xAlign="right" w:y="1"/>
    </w:pPr>
    <w:r>
      <w:rPr>
        <w:rStyle w:val="PageNumber"/>
      </w:rPr>
      <w:tab/>
    </w:r>
  </w:p>
  <w:p w:rsidR="00F26D02" w:rsidRDefault="00F26D02">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26AD" w:rsidRPr="00641DE8" w:rsidRDefault="001326AD" w:rsidP="002343B6">
    <w:pPr>
      <w:pStyle w:val="Footer"/>
      <w:pBdr>
        <w:top w:val="single" w:sz="4" w:space="1" w:color="auto"/>
      </w:pBdr>
      <w:jc w:val="center"/>
      <w:rPr>
        <w:sz w:val="22"/>
        <w:szCs w:val="22"/>
      </w:rPr>
    </w:pPr>
    <w:r w:rsidRPr="00641DE8">
      <w:rPr>
        <w:sz w:val="22"/>
        <w:szCs w:val="22"/>
      </w:rPr>
      <w:fldChar w:fldCharType="begin"/>
    </w:r>
    <w:r w:rsidRPr="00641DE8">
      <w:rPr>
        <w:sz w:val="22"/>
        <w:szCs w:val="22"/>
      </w:rPr>
      <w:instrText xml:space="preserve"> PAGE   \* MERGEFORMAT </w:instrText>
    </w:r>
    <w:r w:rsidRPr="00641DE8">
      <w:rPr>
        <w:sz w:val="22"/>
        <w:szCs w:val="22"/>
      </w:rPr>
      <w:fldChar w:fldCharType="separate"/>
    </w:r>
    <w:r w:rsidR="000D4986">
      <w:rPr>
        <w:noProof/>
        <w:sz w:val="22"/>
        <w:szCs w:val="22"/>
      </w:rPr>
      <w:t>i</w:t>
    </w:r>
    <w:r w:rsidRPr="00641DE8">
      <w:rPr>
        <w:sz w:val="22"/>
        <w:szCs w:val="22"/>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6D02" w:rsidRPr="00641DE8" w:rsidRDefault="00F26D02" w:rsidP="00641DE8">
    <w:pPr>
      <w:pStyle w:val="Footer"/>
      <w:pBdr>
        <w:top w:val="single" w:sz="4" w:space="1" w:color="auto"/>
      </w:pBdr>
      <w:jc w:val="center"/>
      <w:rPr>
        <w:sz w:val="22"/>
        <w:szCs w:val="22"/>
      </w:rPr>
    </w:pPr>
    <w:r w:rsidRPr="00641DE8">
      <w:rPr>
        <w:sz w:val="22"/>
        <w:szCs w:val="22"/>
      </w:rPr>
      <w:fldChar w:fldCharType="begin"/>
    </w:r>
    <w:r w:rsidRPr="00641DE8">
      <w:rPr>
        <w:sz w:val="22"/>
        <w:szCs w:val="22"/>
      </w:rPr>
      <w:instrText xml:space="preserve"> PAGE   \* MERGEFORMAT </w:instrText>
    </w:r>
    <w:r w:rsidRPr="00641DE8">
      <w:rPr>
        <w:sz w:val="22"/>
        <w:szCs w:val="22"/>
      </w:rPr>
      <w:fldChar w:fldCharType="separate"/>
    </w:r>
    <w:r w:rsidR="000D4986">
      <w:rPr>
        <w:noProof/>
        <w:sz w:val="22"/>
        <w:szCs w:val="22"/>
      </w:rPr>
      <w:t>11</w:t>
    </w:r>
    <w:r w:rsidRPr="00641DE8">
      <w:rPr>
        <w:sz w:val="22"/>
        <w:szCs w:val="22"/>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B04" w:rsidRPr="00EC07FD" w:rsidRDefault="00FE7B04" w:rsidP="00FE7B04">
    <w:pPr>
      <w:pStyle w:val="Footer"/>
      <w:pBdr>
        <w:top w:val="single" w:sz="4" w:space="1" w:color="auto"/>
      </w:pBdr>
      <w:jc w:val="center"/>
      <w:rPr>
        <w:sz w:val="22"/>
        <w:szCs w:val="22"/>
      </w:rPr>
    </w:pPr>
    <w:r w:rsidRPr="00EC07FD">
      <w:rPr>
        <w:sz w:val="22"/>
        <w:szCs w:val="22"/>
      </w:rPr>
      <w:fldChar w:fldCharType="begin"/>
    </w:r>
    <w:r w:rsidRPr="00EC07FD">
      <w:rPr>
        <w:sz w:val="22"/>
        <w:szCs w:val="22"/>
      </w:rPr>
      <w:instrText xml:space="preserve"> PAGE   \* MERGEFORMAT </w:instrText>
    </w:r>
    <w:r w:rsidRPr="00EC07FD">
      <w:rPr>
        <w:sz w:val="22"/>
        <w:szCs w:val="22"/>
      </w:rPr>
      <w:fldChar w:fldCharType="separate"/>
    </w:r>
    <w:r w:rsidR="000D4986">
      <w:rPr>
        <w:noProof/>
        <w:sz w:val="22"/>
        <w:szCs w:val="22"/>
      </w:rPr>
      <w:t>12</w:t>
    </w:r>
    <w:r w:rsidRPr="00EC07FD">
      <w:rPr>
        <w:sz w:val="22"/>
        <w:szCs w:val="22"/>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6CF4" w:rsidRPr="009D6CF4" w:rsidRDefault="009D6CF4" w:rsidP="009D6CF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1336" w:rsidRDefault="00CE1336">
      <w:r>
        <w:separator/>
      </w:r>
    </w:p>
  </w:footnote>
  <w:footnote w:type="continuationSeparator" w:id="0">
    <w:p w:rsidR="00CE1336" w:rsidRDefault="00CE13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insideH w:val="single" w:sz="4" w:space="0" w:color="auto"/>
      </w:tblBorders>
      <w:tblLook w:val="01E0" w:firstRow="1" w:lastRow="1" w:firstColumn="1" w:lastColumn="1" w:noHBand="0" w:noVBand="0"/>
    </w:tblPr>
    <w:tblGrid>
      <w:gridCol w:w="4523"/>
      <w:gridCol w:w="5053"/>
    </w:tblGrid>
    <w:tr w:rsidR="00F26D02" w:rsidRPr="00F04B91" w:rsidTr="007A6309">
      <w:tc>
        <w:tcPr>
          <w:tcW w:w="4523" w:type="dxa"/>
        </w:tcPr>
        <w:p w:rsidR="00F26D02" w:rsidRPr="00F04B91" w:rsidRDefault="00F26D02" w:rsidP="00BB1611">
          <w:pPr>
            <w:pStyle w:val="Header"/>
            <w:rPr>
              <w:noProof/>
            </w:rPr>
          </w:pPr>
          <w:r>
            <w:rPr>
              <w:noProof/>
            </w:rPr>
            <w:t>BAD001</w:t>
          </w:r>
        </w:p>
      </w:tc>
      <w:tc>
        <w:tcPr>
          <w:tcW w:w="5053" w:type="dxa"/>
        </w:tcPr>
        <w:p w:rsidR="00F26D02" w:rsidRPr="00F04B91" w:rsidRDefault="00F26D02" w:rsidP="007A6309">
          <w:pPr>
            <w:pStyle w:val="Header"/>
            <w:jc w:val="right"/>
          </w:pPr>
          <w:r w:rsidRPr="00F04B91">
            <w:rPr>
              <w:noProof/>
            </w:rPr>
            <w:t>BSCoE Architecture Design</w:t>
          </w:r>
        </w:p>
      </w:tc>
    </w:tr>
  </w:tbl>
  <w:p w:rsidR="00F26D02" w:rsidRDefault="00F26D0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19E5" w:rsidRPr="001326AD" w:rsidRDefault="007A19E5" w:rsidP="00F515DB">
    <w:pPr>
      <w:pBdr>
        <w:bottom w:val="single" w:sz="4" w:space="1" w:color="auto"/>
      </w:pBdr>
      <w:tabs>
        <w:tab w:val="right" w:pos="9360"/>
      </w:tabs>
      <w:autoSpaceDE w:val="0"/>
      <w:autoSpaceDN w:val="0"/>
      <w:adjustRightInd w:val="0"/>
      <w:rPr>
        <w:sz w:val="22"/>
        <w:szCs w:val="22"/>
      </w:rPr>
    </w:pPr>
    <w:r w:rsidRPr="001326AD">
      <w:rPr>
        <w:b/>
        <w:bCs/>
        <w:sz w:val="22"/>
        <w:szCs w:val="22"/>
      </w:rPr>
      <w:t xml:space="preserve">GRA </w:t>
    </w:r>
    <w:r w:rsidR="00EA443B">
      <w:rPr>
        <w:b/>
        <w:bCs/>
        <w:sz w:val="22"/>
        <w:szCs w:val="22"/>
      </w:rPr>
      <w:t>PPS</w:t>
    </w:r>
    <w:r w:rsidRPr="001326AD">
      <w:rPr>
        <w:b/>
        <w:bCs/>
        <w:sz w:val="22"/>
        <w:szCs w:val="22"/>
      </w:rPr>
      <w:t>R</w:t>
    </w:r>
    <w:r w:rsidR="00EA443B">
      <w:rPr>
        <w:b/>
        <w:bCs/>
        <w:sz w:val="22"/>
        <w:szCs w:val="22"/>
      </w:rPr>
      <w:t>es</w:t>
    </w:r>
    <w:r w:rsidRPr="001326AD">
      <w:rPr>
        <w:b/>
        <w:bCs/>
        <w:sz w:val="22"/>
        <w:szCs w:val="22"/>
      </w:rPr>
      <w:t>S Service Description Document</w:t>
    </w:r>
    <w:r w:rsidRPr="001326AD">
      <w:rPr>
        <w:b/>
        <w:bCs/>
        <w:sz w:val="22"/>
        <w:szCs w:val="22"/>
      </w:rPr>
      <w:tab/>
      <w:t>Version 1.0.0</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B04" w:rsidRPr="00E04F4F" w:rsidRDefault="00FE7B04" w:rsidP="00FE7B04">
    <w:pPr>
      <w:pBdr>
        <w:bottom w:val="single" w:sz="6" w:space="1" w:color="auto"/>
      </w:pBdr>
      <w:tabs>
        <w:tab w:val="right" w:pos="9360"/>
      </w:tabs>
      <w:autoSpaceDE w:val="0"/>
      <w:autoSpaceDN w:val="0"/>
      <w:adjustRightInd w:val="0"/>
      <w:rPr>
        <w:rFonts w:cs="Souvenir Lt BT"/>
        <w:b/>
        <w:bCs/>
        <w:color w:val="1F497D"/>
        <w:sz w:val="22"/>
        <w:szCs w:val="22"/>
      </w:rPr>
    </w:pPr>
    <w:r w:rsidRPr="00E04F4F">
      <w:rPr>
        <w:rFonts w:cs="Souvenir Lt BT"/>
        <w:b/>
        <w:bCs/>
        <w:sz w:val="22"/>
        <w:szCs w:val="22"/>
      </w:rPr>
      <w:t xml:space="preserve">GRA </w:t>
    </w:r>
    <w:r w:rsidR="0023753D" w:rsidRPr="0023753D">
      <w:rPr>
        <w:b/>
        <w:bCs/>
        <w:sz w:val="22"/>
        <w:szCs w:val="22"/>
      </w:rPr>
      <w:t xml:space="preserve">PPSResS </w:t>
    </w:r>
    <w:r w:rsidRPr="00E04F4F">
      <w:rPr>
        <w:b/>
        <w:bCs/>
        <w:sz w:val="22"/>
        <w:szCs w:val="22"/>
      </w:rPr>
      <w:t>Service Description Document</w:t>
    </w:r>
    <w:r w:rsidRPr="00E04F4F">
      <w:rPr>
        <w:b/>
        <w:bCs/>
        <w:sz w:val="22"/>
        <w:szCs w:val="22"/>
      </w:rPr>
      <w:tab/>
    </w:r>
    <w:r w:rsidRPr="00E04F4F">
      <w:rPr>
        <w:rFonts w:cs="Souvenir Lt BT"/>
        <w:b/>
        <w:bCs/>
        <w:sz w:val="22"/>
        <w:szCs w:val="22"/>
      </w:rPr>
      <w:t>Version 1.0.0</w:t>
    </w:r>
  </w:p>
  <w:p w:rsidR="00FE7B04" w:rsidRPr="00255AA4" w:rsidRDefault="00FE7B04" w:rsidP="00FE7B0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6CF4" w:rsidRPr="009D6CF4" w:rsidRDefault="009D6CF4" w:rsidP="009D6C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5344E76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FFFFFFFF"/>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2" w15:restartNumberingAfterBreak="0">
    <w:nsid w:val="0D34397C"/>
    <w:multiLevelType w:val="hybridMultilevel"/>
    <w:tmpl w:val="27263056"/>
    <w:lvl w:ilvl="0" w:tplc="8E16899C">
      <w:start w:val="1"/>
      <w:numFmt w:val="bullet"/>
      <w:lvlText w:val=""/>
      <w:lvlJc w:val="left"/>
      <w:pPr>
        <w:tabs>
          <w:tab w:val="num" w:pos="576"/>
        </w:tabs>
        <w:ind w:left="576" w:hanging="288"/>
      </w:pPr>
      <w:rPr>
        <w:rFonts w:ascii="Symbol" w:hAnsi="Symbol" w:hint="default"/>
      </w:rPr>
    </w:lvl>
    <w:lvl w:ilvl="1" w:tplc="04090003">
      <w:start w:val="1"/>
      <w:numFmt w:val="bullet"/>
      <w:lvlText w:val="o"/>
      <w:lvlJc w:val="left"/>
      <w:pPr>
        <w:tabs>
          <w:tab w:val="num" w:pos="1728"/>
        </w:tabs>
        <w:ind w:left="1728" w:hanging="360"/>
      </w:pPr>
      <w:rPr>
        <w:rFonts w:ascii="Courier New" w:hAnsi="Courier New" w:cs="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cs="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cs="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3" w15:restartNumberingAfterBreak="0">
    <w:nsid w:val="0FC0705A"/>
    <w:multiLevelType w:val="hybridMultilevel"/>
    <w:tmpl w:val="1D3856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7928D6"/>
    <w:multiLevelType w:val="hybridMultilevel"/>
    <w:tmpl w:val="931E7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111279"/>
    <w:multiLevelType w:val="hybridMultilevel"/>
    <w:tmpl w:val="1E1A2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87E51"/>
    <w:multiLevelType w:val="hybridMultilevel"/>
    <w:tmpl w:val="458EA86E"/>
    <w:lvl w:ilvl="0" w:tplc="DAA81E5C">
      <w:start w:val="1"/>
      <w:numFmt w:val="decimal"/>
      <w:lvlText w:val="%1."/>
      <w:lvlJc w:val="center"/>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66605B"/>
    <w:multiLevelType w:val="hybridMultilevel"/>
    <w:tmpl w:val="A300C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AA3D52"/>
    <w:multiLevelType w:val="multilevel"/>
    <w:tmpl w:val="5252851A"/>
    <w:lvl w:ilvl="0">
      <w:start w:val="1"/>
      <w:numFmt w:val="decimal"/>
      <w:pStyle w:val="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2F70D9D"/>
    <w:multiLevelType w:val="hybridMultilevel"/>
    <w:tmpl w:val="D3E0B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0761BD"/>
    <w:multiLevelType w:val="hybridMultilevel"/>
    <w:tmpl w:val="97088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6B0B3F"/>
    <w:multiLevelType w:val="hybridMultilevel"/>
    <w:tmpl w:val="434E5638"/>
    <w:lvl w:ilvl="0" w:tplc="DAA81E5C">
      <w:start w:val="1"/>
      <w:numFmt w:val="decimal"/>
      <w:lvlText w:val="%1."/>
      <w:lvlJc w:val="center"/>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882040"/>
    <w:multiLevelType w:val="hybridMultilevel"/>
    <w:tmpl w:val="FF88BE7C"/>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w:hAnsi="Courier"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w:hAnsi="Courier"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w:hAnsi="Courier" w:hint="default"/>
      </w:rPr>
    </w:lvl>
    <w:lvl w:ilvl="8" w:tplc="04090005" w:tentative="1">
      <w:start w:val="1"/>
      <w:numFmt w:val="bullet"/>
      <w:lvlText w:val=""/>
      <w:lvlJc w:val="left"/>
      <w:pPr>
        <w:ind w:left="6520" w:hanging="360"/>
      </w:pPr>
      <w:rPr>
        <w:rFonts w:ascii="Wingdings" w:hAnsi="Wingdings" w:hint="default"/>
      </w:rPr>
    </w:lvl>
  </w:abstractNum>
  <w:abstractNum w:abstractNumId="13" w15:restartNumberingAfterBreak="0">
    <w:nsid w:val="37E170C8"/>
    <w:multiLevelType w:val="hybridMultilevel"/>
    <w:tmpl w:val="D3BEC5E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8A810D4"/>
    <w:multiLevelType w:val="hybridMultilevel"/>
    <w:tmpl w:val="434E5638"/>
    <w:lvl w:ilvl="0" w:tplc="DAA81E5C">
      <w:start w:val="1"/>
      <w:numFmt w:val="decimal"/>
      <w:lvlText w:val="%1."/>
      <w:lvlJc w:val="center"/>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201D5B"/>
    <w:multiLevelType w:val="hybridMultilevel"/>
    <w:tmpl w:val="CE226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165F5D"/>
    <w:multiLevelType w:val="hybridMultilevel"/>
    <w:tmpl w:val="771CF7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w:hAnsi="Courier"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w:hAnsi="Courier"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w:hAnsi="Courier"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6501240B"/>
    <w:multiLevelType w:val="hybridMultilevel"/>
    <w:tmpl w:val="DB28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C05340"/>
    <w:multiLevelType w:val="hybridMultilevel"/>
    <w:tmpl w:val="1D3856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BF433CE"/>
    <w:multiLevelType w:val="hybridMultilevel"/>
    <w:tmpl w:val="65BEC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E160149"/>
    <w:multiLevelType w:val="multilevel"/>
    <w:tmpl w:val="9460B132"/>
    <w:lvl w:ilvl="0">
      <w:start w:val="1"/>
      <w:numFmt w:val="decimal"/>
      <w:lvlText w:val="%1"/>
      <w:lvlJc w:val="left"/>
      <w:pPr>
        <w:tabs>
          <w:tab w:val="num" w:pos="360"/>
        </w:tabs>
        <w:ind w:left="1944" w:hanging="194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008"/>
        </w:tabs>
        <w:ind w:left="1008" w:hanging="1008"/>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21" w15:restartNumberingAfterBreak="0">
    <w:nsid w:val="706E00EA"/>
    <w:multiLevelType w:val="hybridMultilevel"/>
    <w:tmpl w:val="81D4248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 w15:restartNumberingAfterBreak="0">
    <w:nsid w:val="768A5436"/>
    <w:multiLevelType w:val="hybridMultilevel"/>
    <w:tmpl w:val="A74CA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E1A7DCF"/>
    <w:multiLevelType w:val="hybridMultilevel"/>
    <w:tmpl w:val="9A040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num>
  <w:num w:numId="4">
    <w:abstractNumId w:val="2"/>
  </w:num>
  <w:num w:numId="5">
    <w:abstractNumId w:val="21"/>
  </w:num>
  <w:num w:numId="6">
    <w:abstractNumId w:val="0"/>
  </w:num>
  <w:num w:numId="7">
    <w:abstractNumId w:val="9"/>
  </w:num>
  <w:num w:numId="8">
    <w:abstractNumId w:val="23"/>
  </w:num>
  <w:num w:numId="9">
    <w:abstractNumId w:val="10"/>
  </w:num>
  <w:num w:numId="10">
    <w:abstractNumId w:val="5"/>
  </w:num>
  <w:num w:numId="11">
    <w:abstractNumId w:val="16"/>
  </w:num>
  <w:num w:numId="12">
    <w:abstractNumId w:val="17"/>
  </w:num>
  <w:num w:numId="13">
    <w:abstractNumId w:val="12"/>
  </w:num>
  <w:num w:numId="14">
    <w:abstractNumId w:val="15"/>
  </w:num>
  <w:num w:numId="15">
    <w:abstractNumId w:val="22"/>
  </w:num>
  <w:num w:numId="16">
    <w:abstractNumId w:val="18"/>
  </w:num>
  <w:num w:numId="17">
    <w:abstractNumId w:val="3"/>
  </w:num>
  <w:num w:numId="18">
    <w:abstractNumId w:val="19"/>
  </w:num>
  <w:num w:numId="19">
    <w:abstractNumId w:val="4"/>
  </w:num>
  <w:num w:numId="20">
    <w:abstractNumId w:val="20"/>
  </w:num>
  <w:num w:numId="21">
    <w:abstractNumId w:val="7"/>
  </w:num>
  <w:num w:numId="22">
    <w:abstractNumId w:val="11"/>
  </w:num>
  <w:num w:numId="23">
    <w:abstractNumId w:val="6"/>
  </w:num>
  <w:num w:numId="24">
    <w:abstractNumId w:val="14"/>
  </w:num>
  <w:num w:numId="25">
    <w:abstractNumId w:val="8"/>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ctiveWritingStyle w:appName="MSWord" w:lang="en-US" w:vendorID="64" w:dllVersion="131077" w:nlCheck="1" w:checkStyle="1"/>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proofState w:spelling="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0"/>
  <w:displayVerticalDrawingGridEvery w:val="0"/>
  <w:noPunctuationKerning/>
  <w:characterSpacingControl w:val="doNotCompress"/>
  <w:hdrShapeDefaults>
    <o:shapedefaults v:ext="edit" spidmax="9217"/>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84D64"/>
    <w:rsid w:val="000001DB"/>
    <w:rsid w:val="00003130"/>
    <w:rsid w:val="000047ED"/>
    <w:rsid w:val="0000732F"/>
    <w:rsid w:val="0001188C"/>
    <w:rsid w:val="00011FC5"/>
    <w:rsid w:val="000120C4"/>
    <w:rsid w:val="000133C5"/>
    <w:rsid w:val="00014176"/>
    <w:rsid w:val="00015EC1"/>
    <w:rsid w:val="00016035"/>
    <w:rsid w:val="000169DF"/>
    <w:rsid w:val="00016D73"/>
    <w:rsid w:val="0002014C"/>
    <w:rsid w:val="000207D1"/>
    <w:rsid w:val="00020CE7"/>
    <w:rsid w:val="00021706"/>
    <w:rsid w:val="000237D6"/>
    <w:rsid w:val="00023881"/>
    <w:rsid w:val="00025A93"/>
    <w:rsid w:val="00030C03"/>
    <w:rsid w:val="00034EE4"/>
    <w:rsid w:val="000355F6"/>
    <w:rsid w:val="000357B1"/>
    <w:rsid w:val="00035C1B"/>
    <w:rsid w:val="0003791E"/>
    <w:rsid w:val="00040220"/>
    <w:rsid w:val="00042409"/>
    <w:rsid w:val="000461D9"/>
    <w:rsid w:val="00052F38"/>
    <w:rsid w:val="00053E3B"/>
    <w:rsid w:val="0005431C"/>
    <w:rsid w:val="00055CBD"/>
    <w:rsid w:val="00057393"/>
    <w:rsid w:val="000605B6"/>
    <w:rsid w:val="00061922"/>
    <w:rsid w:val="000626E0"/>
    <w:rsid w:val="00065125"/>
    <w:rsid w:val="0006719E"/>
    <w:rsid w:val="00070459"/>
    <w:rsid w:val="000712E8"/>
    <w:rsid w:val="00072C98"/>
    <w:rsid w:val="000730DE"/>
    <w:rsid w:val="0007349D"/>
    <w:rsid w:val="00073B76"/>
    <w:rsid w:val="0007456D"/>
    <w:rsid w:val="000748CD"/>
    <w:rsid w:val="00074E06"/>
    <w:rsid w:val="0007517B"/>
    <w:rsid w:val="00075E39"/>
    <w:rsid w:val="00076155"/>
    <w:rsid w:val="000778F3"/>
    <w:rsid w:val="000811C8"/>
    <w:rsid w:val="0008156F"/>
    <w:rsid w:val="000845CE"/>
    <w:rsid w:val="00085629"/>
    <w:rsid w:val="00091CAE"/>
    <w:rsid w:val="0009290E"/>
    <w:rsid w:val="0009401E"/>
    <w:rsid w:val="000959AE"/>
    <w:rsid w:val="00095D65"/>
    <w:rsid w:val="000966B0"/>
    <w:rsid w:val="00097E26"/>
    <w:rsid w:val="000A196C"/>
    <w:rsid w:val="000A23C9"/>
    <w:rsid w:val="000A2484"/>
    <w:rsid w:val="000A3953"/>
    <w:rsid w:val="000A6688"/>
    <w:rsid w:val="000A705F"/>
    <w:rsid w:val="000B000C"/>
    <w:rsid w:val="000B041C"/>
    <w:rsid w:val="000B0C94"/>
    <w:rsid w:val="000B34AD"/>
    <w:rsid w:val="000B35CD"/>
    <w:rsid w:val="000B3604"/>
    <w:rsid w:val="000B3D46"/>
    <w:rsid w:val="000B6BE7"/>
    <w:rsid w:val="000B77AF"/>
    <w:rsid w:val="000C02F4"/>
    <w:rsid w:val="000C078C"/>
    <w:rsid w:val="000C0A3B"/>
    <w:rsid w:val="000C2249"/>
    <w:rsid w:val="000C2ACB"/>
    <w:rsid w:val="000C2AD1"/>
    <w:rsid w:val="000C4BF4"/>
    <w:rsid w:val="000C6F2E"/>
    <w:rsid w:val="000D1F0F"/>
    <w:rsid w:val="000D2D5C"/>
    <w:rsid w:val="000D4986"/>
    <w:rsid w:val="000D5175"/>
    <w:rsid w:val="000D5635"/>
    <w:rsid w:val="000D61BE"/>
    <w:rsid w:val="000D648C"/>
    <w:rsid w:val="000D6816"/>
    <w:rsid w:val="000D6969"/>
    <w:rsid w:val="000D6B2A"/>
    <w:rsid w:val="000D736F"/>
    <w:rsid w:val="000D768B"/>
    <w:rsid w:val="000D7A5C"/>
    <w:rsid w:val="000E0178"/>
    <w:rsid w:val="000E0A9F"/>
    <w:rsid w:val="000E1495"/>
    <w:rsid w:val="000E18A3"/>
    <w:rsid w:val="000E234D"/>
    <w:rsid w:val="000E25C9"/>
    <w:rsid w:val="000E2DD9"/>
    <w:rsid w:val="000E302B"/>
    <w:rsid w:val="000E49A7"/>
    <w:rsid w:val="000E4C88"/>
    <w:rsid w:val="000E58E2"/>
    <w:rsid w:val="000E60C7"/>
    <w:rsid w:val="000E7B3A"/>
    <w:rsid w:val="000E7C40"/>
    <w:rsid w:val="000F0226"/>
    <w:rsid w:val="000F2AB5"/>
    <w:rsid w:val="000F3E42"/>
    <w:rsid w:val="000F3F9E"/>
    <w:rsid w:val="000F6A22"/>
    <w:rsid w:val="000F70ED"/>
    <w:rsid w:val="000F7D71"/>
    <w:rsid w:val="00101E1F"/>
    <w:rsid w:val="00102004"/>
    <w:rsid w:val="001023AB"/>
    <w:rsid w:val="0010445F"/>
    <w:rsid w:val="00106AEF"/>
    <w:rsid w:val="00107BD0"/>
    <w:rsid w:val="00107F26"/>
    <w:rsid w:val="001117D4"/>
    <w:rsid w:val="00111D43"/>
    <w:rsid w:val="00112843"/>
    <w:rsid w:val="00113A3D"/>
    <w:rsid w:val="00113FD1"/>
    <w:rsid w:val="001157F4"/>
    <w:rsid w:val="0011608B"/>
    <w:rsid w:val="00116C09"/>
    <w:rsid w:val="00117580"/>
    <w:rsid w:val="001175FA"/>
    <w:rsid w:val="001178E9"/>
    <w:rsid w:val="001249FF"/>
    <w:rsid w:val="00125035"/>
    <w:rsid w:val="00125240"/>
    <w:rsid w:val="00127AD5"/>
    <w:rsid w:val="00130C90"/>
    <w:rsid w:val="001325B4"/>
    <w:rsid w:val="001326AD"/>
    <w:rsid w:val="00132D9F"/>
    <w:rsid w:val="00133AF4"/>
    <w:rsid w:val="00133DDF"/>
    <w:rsid w:val="00134992"/>
    <w:rsid w:val="00135FBE"/>
    <w:rsid w:val="00140823"/>
    <w:rsid w:val="00141A99"/>
    <w:rsid w:val="00142674"/>
    <w:rsid w:val="00144093"/>
    <w:rsid w:val="00144178"/>
    <w:rsid w:val="001445AE"/>
    <w:rsid w:val="00147BB2"/>
    <w:rsid w:val="00152362"/>
    <w:rsid w:val="00152970"/>
    <w:rsid w:val="00153F4B"/>
    <w:rsid w:val="00155053"/>
    <w:rsid w:val="00155087"/>
    <w:rsid w:val="0015557F"/>
    <w:rsid w:val="00156B21"/>
    <w:rsid w:val="00157059"/>
    <w:rsid w:val="001571EB"/>
    <w:rsid w:val="0015744F"/>
    <w:rsid w:val="00160634"/>
    <w:rsid w:val="0016200C"/>
    <w:rsid w:val="00163900"/>
    <w:rsid w:val="00164FF6"/>
    <w:rsid w:val="00167941"/>
    <w:rsid w:val="00170735"/>
    <w:rsid w:val="00170F26"/>
    <w:rsid w:val="001714CA"/>
    <w:rsid w:val="00171D01"/>
    <w:rsid w:val="0017215F"/>
    <w:rsid w:val="001732E3"/>
    <w:rsid w:val="001735B3"/>
    <w:rsid w:val="00173ECA"/>
    <w:rsid w:val="00175222"/>
    <w:rsid w:val="00175A1A"/>
    <w:rsid w:val="00175EC4"/>
    <w:rsid w:val="00182AE4"/>
    <w:rsid w:val="0018323E"/>
    <w:rsid w:val="001845FD"/>
    <w:rsid w:val="00184925"/>
    <w:rsid w:val="00187E8C"/>
    <w:rsid w:val="00191098"/>
    <w:rsid w:val="00192036"/>
    <w:rsid w:val="001927ED"/>
    <w:rsid w:val="001965C3"/>
    <w:rsid w:val="00197C4E"/>
    <w:rsid w:val="001A223B"/>
    <w:rsid w:val="001A2B02"/>
    <w:rsid w:val="001A3CF5"/>
    <w:rsid w:val="001A4898"/>
    <w:rsid w:val="001A52B7"/>
    <w:rsid w:val="001A7915"/>
    <w:rsid w:val="001B18E5"/>
    <w:rsid w:val="001B1EA0"/>
    <w:rsid w:val="001B25AA"/>
    <w:rsid w:val="001B3FAB"/>
    <w:rsid w:val="001B4700"/>
    <w:rsid w:val="001B4939"/>
    <w:rsid w:val="001B4E59"/>
    <w:rsid w:val="001B6069"/>
    <w:rsid w:val="001C145D"/>
    <w:rsid w:val="001C19F7"/>
    <w:rsid w:val="001C2EB5"/>
    <w:rsid w:val="001C3F0E"/>
    <w:rsid w:val="001C4886"/>
    <w:rsid w:val="001D07F2"/>
    <w:rsid w:val="001D4860"/>
    <w:rsid w:val="001D5939"/>
    <w:rsid w:val="001D5C85"/>
    <w:rsid w:val="001D7F9C"/>
    <w:rsid w:val="001E0268"/>
    <w:rsid w:val="001E20F5"/>
    <w:rsid w:val="001E3248"/>
    <w:rsid w:val="001E53EF"/>
    <w:rsid w:val="001E582D"/>
    <w:rsid w:val="001F14E1"/>
    <w:rsid w:val="001F2C11"/>
    <w:rsid w:val="001F334A"/>
    <w:rsid w:val="001F39F0"/>
    <w:rsid w:val="001F6468"/>
    <w:rsid w:val="00204B61"/>
    <w:rsid w:val="00206B4F"/>
    <w:rsid w:val="00206D86"/>
    <w:rsid w:val="00207A19"/>
    <w:rsid w:val="00210572"/>
    <w:rsid w:val="00211D8D"/>
    <w:rsid w:val="00212C48"/>
    <w:rsid w:val="00213276"/>
    <w:rsid w:val="00214608"/>
    <w:rsid w:val="00214DFD"/>
    <w:rsid w:val="00216FC1"/>
    <w:rsid w:val="002176EB"/>
    <w:rsid w:val="00217CD5"/>
    <w:rsid w:val="00220973"/>
    <w:rsid w:val="00221033"/>
    <w:rsid w:val="00222845"/>
    <w:rsid w:val="00222DBF"/>
    <w:rsid w:val="00224836"/>
    <w:rsid w:val="00224C68"/>
    <w:rsid w:val="002260D8"/>
    <w:rsid w:val="002310F7"/>
    <w:rsid w:val="002343B6"/>
    <w:rsid w:val="00235F5E"/>
    <w:rsid w:val="0023753D"/>
    <w:rsid w:val="0024173A"/>
    <w:rsid w:val="00244019"/>
    <w:rsid w:val="00244112"/>
    <w:rsid w:val="00245D08"/>
    <w:rsid w:val="002467D8"/>
    <w:rsid w:val="00247093"/>
    <w:rsid w:val="00247B57"/>
    <w:rsid w:val="00247C71"/>
    <w:rsid w:val="002500D4"/>
    <w:rsid w:val="0025055B"/>
    <w:rsid w:val="0025105A"/>
    <w:rsid w:val="002556C3"/>
    <w:rsid w:val="0025688E"/>
    <w:rsid w:val="002575F5"/>
    <w:rsid w:val="00261788"/>
    <w:rsid w:val="00262C18"/>
    <w:rsid w:val="00263AD3"/>
    <w:rsid w:val="00263F00"/>
    <w:rsid w:val="002640F0"/>
    <w:rsid w:val="0026417C"/>
    <w:rsid w:val="0026533D"/>
    <w:rsid w:val="00265A7B"/>
    <w:rsid w:val="00266D2B"/>
    <w:rsid w:val="00271AF2"/>
    <w:rsid w:val="00275444"/>
    <w:rsid w:val="002754A5"/>
    <w:rsid w:val="002767DF"/>
    <w:rsid w:val="0028193F"/>
    <w:rsid w:val="002822A3"/>
    <w:rsid w:val="0028293F"/>
    <w:rsid w:val="0028405B"/>
    <w:rsid w:val="002855F1"/>
    <w:rsid w:val="00286ACB"/>
    <w:rsid w:val="0029022B"/>
    <w:rsid w:val="0029200F"/>
    <w:rsid w:val="00292873"/>
    <w:rsid w:val="0029456F"/>
    <w:rsid w:val="00297024"/>
    <w:rsid w:val="00297DF0"/>
    <w:rsid w:val="002A0409"/>
    <w:rsid w:val="002A149E"/>
    <w:rsid w:val="002A4ED2"/>
    <w:rsid w:val="002A53E0"/>
    <w:rsid w:val="002A6AC6"/>
    <w:rsid w:val="002A7510"/>
    <w:rsid w:val="002A7A2F"/>
    <w:rsid w:val="002B289F"/>
    <w:rsid w:val="002B3CD3"/>
    <w:rsid w:val="002B424E"/>
    <w:rsid w:val="002B5B4A"/>
    <w:rsid w:val="002B62E6"/>
    <w:rsid w:val="002B6427"/>
    <w:rsid w:val="002C01E3"/>
    <w:rsid w:val="002C30FA"/>
    <w:rsid w:val="002C49D9"/>
    <w:rsid w:val="002C4D95"/>
    <w:rsid w:val="002C5A5E"/>
    <w:rsid w:val="002C5F3F"/>
    <w:rsid w:val="002C6DA4"/>
    <w:rsid w:val="002C7596"/>
    <w:rsid w:val="002C7CBE"/>
    <w:rsid w:val="002D24F0"/>
    <w:rsid w:val="002D4DCB"/>
    <w:rsid w:val="002D5510"/>
    <w:rsid w:val="002E056D"/>
    <w:rsid w:val="002E0DF7"/>
    <w:rsid w:val="002E13DE"/>
    <w:rsid w:val="002E145F"/>
    <w:rsid w:val="002E1BF1"/>
    <w:rsid w:val="002E327A"/>
    <w:rsid w:val="002E3CB2"/>
    <w:rsid w:val="002E6436"/>
    <w:rsid w:val="002E72DE"/>
    <w:rsid w:val="002E756C"/>
    <w:rsid w:val="002F059A"/>
    <w:rsid w:val="002F1229"/>
    <w:rsid w:val="002F3685"/>
    <w:rsid w:val="002F41A6"/>
    <w:rsid w:val="002F5071"/>
    <w:rsid w:val="002F633C"/>
    <w:rsid w:val="002F69E4"/>
    <w:rsid w:val="003006BB"/>
    <w:rsid w:val="003007A2"/>
    <w:rsid w:val="00300F2F"/>
    <w:rsid w:val="0030340D"/>
    <w:rsid w:val="0030385F"/>
    <w:rsid w:val="0030589C"/>
    <w:rsid w:val="00310EEA"/>
    <w:rsid w:val="00310F34"/>
    <w:rsid w:val="0031597C"/>
    <w:rsid w:val="003165F9"/>
    <w:rsid w:val="0031688A"/>
    <w:rsid w:val="00320DC1"/>
    <w:rsid w:val="00322717"/>
    <w:rsid w:val="00322CCE"/>
    <w:rsid w:val="00325E33"/>
    <w:rsid w:val="0032781C"/>
    <w:rsid w:val="0033093E"/>
    <w:rsid w:val="00331110"/>
    <w:rsid w:val="00332813"/>
    <w:rsid w:val="003338AA"/>
    <w:rsid w:val="003340AE"/>
    <w:rsid w:val="003377C8"/>
    <w:rsid w:val="00342405"/>
    <w:rsid w:val="0034459B"/>
    <w:rsid w:val="00345622"/>
    <w:rsid w:val="00347622"/>
    <w:rsid w:val="00351712"/>
    <w:rsid w:val="00353683"/>
    <w:rsid w:val="00357A77"/>
    <w:rsid w:val="00362242"/>
    <w:rsid w:val="00362AA7"/>
    <w:rsid w:val="00365AAC"/>
    <w:rsid w:val="00366407"/>
    <w:rsid w:val="003664CA"/>
    <w:rsid w:val="003672D0"/>
    <w:rsid w:val="00370C51"/>
    <w:rsid w:val="00370E77"/>
    <w:rsid w:val="00371875"/>
    <w:rsid w:val="00372317"/>
    <w:rsid w:val="00372D48"/>
    <w:rsid w:val="00377289"/>
    <w:rsid w:val="00380057"/>
    <w:rsid w:val="0038249C"/>
    <w:rsid w:val="00382549"/>
    <w:rsid w:val="003829E0"/>
    <w:rsid w:val="00383EBE"/>
    <w:rsid w:val="00384239"/>
    <w:rsid w:val="0038686D"/>
    <w:rsid w:val="003903A1"/>
    <w:rsid w:val="00394209"/>
    <w:rsid w:val="00394FF7"/>
    <w:rsid w:val="00396835"/>
    <w:rsid w:val="00397739"/>
    <w:rsid w:val="003A02C6"/>
    <w:rsid w:val="003A0D50"/>
    <w:rsid w:val="003A246E"/>
    <w:rsid w:val="003A2849"/>
    <w:rsid w:val="003A2C60"/>
    <w:rsid w:val="003A646D"/>
    <w:rsid w:val="003B01F1"/>
    <w:rsid w:val="003B1A6C"/>
    <w:rsid w:val="003B1D31"/>
    <w:rsid w:val="003B1EF0"/>
    <w:rsid w:val="003B32F6"/>
    <w:rsid w:val="003B3869"/>
    <w:rsid w:val="003B3A49"/>
    <w:rsid w:val="003B3FBB"/>
    <w:rsid w:val="003B56A3"/>
    <w:rsid w:val="003B5A6A"/>
    <w:rsid w:val="003B61F6"/>
    <w:rsid w:val="003B6C57"/>
    <w:rsid w:val="003B6E10"/>
    <w:rsid w:val="003B7BB7"/>
    <w:rsid w:val="003B7C7E"/>
    <w:rsid w:val="003C0CF7"/>
    <w:rsid w:val="003C0D31"/>
    <w:rsid w:val="003C1BCD"/>
    <w:rsid w:val="003C30EF"/>
    <w:rsid w:val="003C3206"/>
    <w:rsid w:val="003C3436"/>
    <w:rsid w:val="003C3F55"/>
    <w:rsid w:val="003C6EB8"/>
    <w:rsid w:val="003C74BA"/>
    <w:rsid w:val="003D0117"/>
    <w:rsid w:val="003D122B"/>
    <w:rsid w:val="003D12C4"/>
    <w:rsid w:val="003D2D41"/>
    <w:rsid w:val="003D2F98"/>
    <w:rsid w:val="003D3D1E"/>
    <w:rsid w:val="003D41E8"/>
    <w:rsid w:val="003E1D64"/>
    <w:rsid w:val="003E35A2"/>
    <w:rsid w:val="003E3C17"/>
    <w:rsid w:val="003E5249"/>
    <w:rsid w:val="003E6746"/>
    <w:rsid w:val="003E67A1"/>
    <w:rsid w:val="003E7790"/>
    <w:rsid w:val="003F1F13"/>
    <w:rsid w:val="003F2441"/>
    <w:rsid w:val="003F252D"/>
    <w:rsid w:val="003F26BC"/>
    <w:rsid w:val="003F4902"/>
    <w:rsid w:val="003F56AA"/>
    <w:rsid w:val="003F5815"/>
    <w:rsid w:val="004003DA"/>
    <w:rsid w:val="00402C62"/>
    <w:rsid w:val="0040628A"/>
    <w:rsid w:val="004062D7"/>
    <w:rsid w:val="00406D08"/>
    <w:rsid w:val="00414010"/>
    <w:rsid w:val="00414114"/>
    <w:rsid w:val="004146A6"/>
    <w:rsid w:val="0041660E"/>
    <w:rsid w:val="004200DF"/>
    <w:rsid w:val="0042096F"/>
    <w:rsid w:val="0042101A"/>
    <w:rsid w:val="00422D3E"/>
    <w:rsid w:val="0042427E"/>
    <w:rsid w:val="00424730"/>
    <w:rsid w:val="00424ACF"/>
    <w:rsid w:val="00425D93"/>
    <w:rsid w:val="0042733E"/>
    <w:rsid w:val="004302B4"/>
    <w:rsid w:val="004303FF"/>
    <w:rsid w:val="00431744"/>
    <w:rsid w:val="00431771"/>
    <w:rsid w:val="004328D2"/>
    <w:rsid w:val="0043297F"/>
    <w:rsid w:val="00435B60"/>
    <w:rsid w:val="004364CF"/>
    <w:rsid w:val="00436DAA"/>
    <w:rsid w:val="00436E60"/>
    <w:rsid w:val="00440159"/>
    <w:rsid w:val="004405C3"/>
    <w:rsid w:val="00442AEF"/>
    <w:rsid w:val="004447B6"/>
    <w:rsid w:val="004449B9"/>
    <w:rsid w:val="004453AB"/>
    <w:rsid w:val="0044688A"/>
    <w:rsid w:val="00447917"/>
    <w:rsid w:val="00451D60"/>
    <w:rsid w:val="004556A4"/>
    <w:rsid w:val="0045626A"/>
    <w:rsid w:val="004562F9"/>
    <w:rsid w:val="00456FBE"/>
    <w:rsid w:val="00460695"/>
    <w:rsid w:val="004607EC"/>
    <w:rsid w:val="004632CC"/>
    <w:rsid w:val="004675EF"/>
    <w:rsid w:val="00472420"/>
    <w:rsid w:val="00472709"/>
    <w:rsid w:val="00473E2A"/>
    <w:rsid w:val="00477262"/>
    <w:rsid w:val="00477D1B"/>
    <w:rsid w:val="004805D4"/>
    <w:rsid w:val="004822FE"/>
    <w:rsid w:val="00482E2E"/>
    <w:rsid w:val="00487538"/>
    <w:rsid w:val="00492419"/>
    <w:rsid w:val="00496B40"/>
    <w:rsid w:val="004A00DA"/>
    <w:rsid w:val="004A0E73"/>
    <w:rsid w:val="004A21C5"/>
    <w:rsid w:val="004A2283"/>
    <w:rsid w:val="004A3512"/>
    <w:rsid w:val="004A4594"/>
    <w:rsid w:val="004A4CAF"/>
    <w:rsid w:val="004A536B"/>
    <w:rsid w:val="004B028D"/>
    <w:rsid w:val="004B06EF"/>
    <w:rsid w:val="004B0BB3"/>
    <w:rsid w:val="004B1D7B"/>
    <w:rsid w:val="004B2112"/>
    <w:rsid w:val="004B39F4"/>
    <w:rsid w:val="004B4650"/>
    <w:rsid w:val="004B5BEC"/>
    <w:rsid w:val="004C0A63"/>
    <w:rsid w:val="004C1B64"/>
    <w:rsid w:val="004C2C76"/>
    <w:rsid w:val="004C320D"/>
    <w:rsid w:val="004C46F3"/>
    <w:rsid w:val="004C4CB9"/>
    <w:rsid w:val="004C4F79"/>
    <w:rsid w:val="004D0906"/>
    <w:rsid w:val="004D1620"/>
    <w:rsid w:val="004D77EC"/>
    <w:rsid w:val="004E1815"/>
    <w:rsid w:val="004E1D2B"/>
    <w:rsid w:val="004E20EA"/>
    <w:rsid w:val="004E2C26"/>
    <w:rsid w:val="004E2CF5"/>
    <w:rsid w:val="004E2D8C"/>
    <w:rsid w:val="004E4626"/>
    <w:rsid w:val="004E604F"/>
    <w:rsid w:val="004E7DC5"/>
    <w:rsid w:val="004F083F"/>
    <w:rsid w:val="004F1FF3"/>
    <w:rsid w:val="004F3C0D"/>
    <w:rsid w:val="004F4A33"/>
    <w:rsid w:val="004F4E61"/>
    <w:rsid w:val="004F4E78"/>
    <w:rsid w:val="004F6354"/>
    <w:rsid w:val="004F6C4F"/>
    <w:rsid w:val="005006F0"/>
    <w:rsid w:val="005007A7"/>
    <w:rsid w:val="00500A4F"/>
    <w:rsid w:val="00500ABF"/>
    <w:rsid w:val="00501EA9"/>
    <w:rsid w:val="00503BDA"/>
    <w:rsid w:val="0050586A"/>
    <w:rsid w:val="00505E04"/>
    <w:rsid w:val="005075F3"/>
    <w:rsid w:val="0051019A"/>
    <w:rsid w:val="00510729"/>
    <w:rsid w:val="00510AEF"/>
    <w:rsid w:val="005121C2"/>
    <w:rsid w:val="00513F96"/>
    <w:rsid w:val="00514273"/>
    <w:rsid w:val="005146EF"/>
    <w:rsid w:val="0051675B"/>
    <w:rsid w:val="00516EAE"/>
    <w:rsid w:val="005201EC"/>
    <w:rsid w:val="00521F9A"/>
    <w:rsid w:val="0052285B"/>
    <w:rsid w:val="00524BEB"/>
    <w:rsid w:val="00526F24"/>
    <w:rsid w:val="00527A48"/>
    <w:rsid w:val="00527D52"/>
    <w:rsid w:val="00530787"/>
    <w:rsid w:val="0053659B"/>
    <w:rsid w:val="00537CE1"/>
    <w:rsid w:val="00540851"/>
    <w:rsid w:val="005428E4"/>
    <w:rsid w:val="00544B12"/>
    <w:rsid w:val="005455C9"/>
    <w:rsid w:val="00550516"/>
    <w:rsid w:val="00551A04"/>
    <w:rsid w:val="00554FFF"/>
    <w:rsid w:val="005579A8"/>
    <w:rsid w:val="00561C09"/>
    <w:rsid w:val="00561EA8"/>
    <w:rsid w:val="00564B6E"/>
    <w:rsid w:val="0056562F"/>
    <w:rsid w:val="005662DA"/>
    <w:rsid w:val="00570DD4"/>
    <w:rsid w:val="0057223D"/>
    <w:rsid w:val="00572D10"/>
    <w:rsid w:val="00574D47"/>
    <w:rsid w:val="00575233"/>
    <w:rsid w:val="00575258"/>
    <w:rsid w:val="00581FA8"/>
    <w:rsid w:val="005850F2"/>
    <w:rsid w:val="00586B7A"/>
    <w:rsid w:val="00587230"/>
    <w:rsid w:val="00590C0D"/>
    <w:rsid w:val="00591987"/>
    <w:rsid w:val="005A3C5E"/>
    <w:rsid w:val="005A4EA7"/>
    <w:rsid w:val="005A7347"/>
    <w:rsid w:val="005B0058"/>
    <w:rsid w:val="005B3511"/>
    <w:rsid w:val="005B5AF8"/>
    <w:rsid w:val="005B7E73"/>
    <w:rsid w:val="005C3EE4"/>
    <w:rsid w:val="005C4067"/>
    <w:rsid w:val="005C527D"/>
    <w:rsid w:val="005C667C"/>
    <w:rsid w:val="005C7DB0"/>
    <w:rsid w:val="005D4697"/>
    <w:rsid w:val="005D54E9"/>
    <w:rsid w:val="005D77EC"/>
    <w:rsid w:val="005E041B"/>
    <w:rsid w:val="005E30CE"/>
    <w:rsid w:val="005E38E4"/>
    <w:rsid w:val="005E39CA"/>
    <w:rsid w:val="005E3BE1"/>
    <w:rsid w:val="005E4D5F"/>
    <w:rsid w:val="005E57AF"/>
    <w:rsid w:val="005E6105"/>
    <w:rsid w:val="005F007A"/>
    <w:rsid w:val="005F08F2"/>
    <w:rsid w:val="005F1B3F"/>
    <w:rsid w:val="005F2881"/>
    <w:rsid w:val="005F2AFD"/>
    <w:rsid w:val="005F31F6"/>
    <w:rsid w:val="005F50B6"/>
    <w:rsid w:val="005F52D3"/>
    <w:rsid w:val="005F56E2"/>
    <w:rsid w:val="005F68D4"/>
    <w:rsid w:val="00601EF0"/>
    <w:rsid w:val="006044E9"/>
    <w:rsid w:val="00605BE0"/>
    <w:rsid w:val="00605DEB"/>
    <w:rsid w:val="0061065E"/>
    <w:rsid w:val="00610CF7"/>
    <w:rsid w:val="00612B42"/>
    <w:rsid w:val="00613F14"/>
    <w:rsid w:val="006144CB"/>
    <w:rsid w:val="006153C8"/>
    <w:rsid w:val="00616FE6"/>
    <w:rsid w:val="006206BE"/>
    <w:rsid w:val="006224DA"/>
    <w:rsid w:val="00624089"/>
    <w:rsid w:val="00624A35"/>
    <w:rsid w:val="0062589A"/>
    <w:rsid w:val="00626ECB"/>
    <w:rsid w:val="00630B8F"/>
    <w:rsid w:val="00631A58"/>
    <w:rsid w:val="00631AA8"/>
    <w:rsid w:val="00631D83"/>
    <w:rsid w:val="00632CDB"/>
    <w:rsid w:val="006400C6"/>
    <w:rsid w:val="00640157"/>
    <w:rsid w:val="00641DE8"/>
    <w:rsid w:val="006420EC"/>
    <w:rsid w:val="00642E5D"/>
    <w:rsid w:val="0064327B"/>
    <w:rsid w:val="00643857"/>
    <w:rsid w:val="00644A56"/>
    <w:rsid w:val="00644B90"/>
    <w:rsid w:val="0064510A"/>
    <w:rsid w:val="006463BE"/>
    <w:rsid w:val="00646E1F"/>
    <w:rsid w:val="006503AE"/>
    <w:rsid w:val="00650FAF"/>
    <w:rsid w:val="00651865"/>
    <w:rsid w:val="00653292"/>
    <w:rsid w:val="0065359F"/>
    <w:rsid w:val="00654EB7"/>
    <w:rsid w:val="00655540"/>
    <w:rsid w:val="006608A4"/>
    <w:rsid w:val="006608B9"/>
    <w:rsid w:val="00660E45"/>
    <w:rsid w:val="006610EE"/>
    <w:rsid w:val="006617CC"/>
    <w:rsid w:val="00661B02"/>
    <w:rsid w:val="00661C20"/>
    <w:rsid w:val="0066302A"/>
    <w:rsid w:val="006631F1"/>
    <w:rsid w:val="0066452D"/>
    <w:rsid w:val="00667AAA"/>
    <w:rsid w:val="00670BBD"/>
    <w:rsid w:val="0067239C"/>
    <w:rsid w:val="006728FF"/>
    <w:rsid w:val="00672A60"/>
    <w:rsid w:val="00672B18"/>
    <w:rsid w:val="006806B1"/>
    <w:rsid w:val="0068289B"/>
    <w:rsid w:val="00682F37"/>
    <w:rsid w:val="00683BE8"/>
    <w:rsid w:val="006848D2"/>
    <w:rsid w:val="0068716B"/>
    <w:rsid w:val="0068719F"/>
    <w:rsid w:val="006874A9"/>
    <w:rsid w:val="00687884"/>
    <w:rsid w:val="00691722"/>
    <w:rsid w:val="00693B70"/>
    <w:rsid w:val="0069640D"/>
    <w:rsid w:val="006A1314"/>
    <w:rsid w:val="006A3013"/>
    <w:rsid w:val="006A3D94"/>
    <w:rsid w:val="006A5484"/>
    <w:rsid w:val="006A5B4B"/>
    <w:rsid w:val="006A70D8"/>
    <w:rsid w:val="006A7B5A"/>
    <w:rsid w:val="006A7D73"/>
    <w:rsid w:val="006B4B44"/>
    <w:rsid w:val="006B5770"/>
    <w:rsid w:val="006B5E9A"/>
    <w:rsid w:val="006B76D3"/>
    <w:rsid w:val="006C1E85"/>
    <w:rsid w:val="006C2791"/>
    <w:rsid w:val="006C449A"/>
    <w:rsid w:val="006C44D1"/>
    <w:rsid w:val="006C4EB8"/>
    <w:rsid w:val="006C52AD"/>
    <w:rsid w:val="006C5F38"/>
    <w:rsid w:val="006C6FC1"/>
    <w:rsid w:val="006C74B9"/>
    <w:rsid w:val="006D029F"/>
    <w:rsid w:val="006D04F3"/>
    <w:rsid w:val="006D1962"/>
    <w:rsid w:val="006D1C80"/>
    <w:rsid w:val="006D222C"/>
    <w:rsid w:val="006D2A76"/>
    <w:rsid w:val="006D463A"/>
    <w:rsid w:val="006D5046"/>
    <w:rsid w:val="006D74B0"/>
    <w:rsid w:val="006D789A"/>
    <w:rsid w:val="006E016A"/>
    <w:rsid w:val="006E0B2D"/>
    <w:rsid w:val="006E1C4F"/>
    <w:rsid w:val="006E2304"/>
    <w:rsid w:val="006E2CBF"/>
    <w:rsid w:val="006E4B58"/>
    <w:rsid w:val="006E590A"/>
    <w:rsid w:val="006E6CD7"/>
    <w:rsid w:val="006F05ED"/>
    <w:rsid w:val="006F2649"/>
    <w:rsid w:val="006F3661"/>
    <w:rsid w:val="006F4D0A"/>
    <w:rsid w:val="006F4F75"/>
    <w:rsid w:val="006F6455"/>
    <w:rsid w:val="006F7375"/>
    <w:rsid w:val="006F7612"/>
    <w:rsid w:val="006F76CF"/>
    <w:rsid w:val="00702629"/>
    <w:rsid w:val="007031F8"/>
    <w:rsid w:val="00703A86"/>
    <w:rsid w:val="00703EFB"/>
    <w:rsid w:val="0070441D"/>
    <w:rsid w:val="00704554"/>
    <w:rsid w:val="007077C1"/>
    <w:rsid w:val="007145FD"/>
    <w:rsid w:val="00721500"/>
    <w:rsid w:val="00721568"/>
    <w:rsid w:val="0072166E"/>
    <w:rsid w:val="00722EDB"/>
    <w:rsid w:val="00723D37"/>
    <w:rsid w:val="0072419C"/>
    <w:rsid w:val="007246A0"/>
    <w:rsid w:val="00725473"/>
    <w:rsid w:val="00726FF6"/>
    <w:rsid w:val="00727C8A"/>
    <w:rsid w:val="00735177"/>
    <w:rsid w:val="007365D8"/>
    <w:rsid w:val="00737B88"/>
    <w:rsid w:val="00740B7E"/>
    <w:rsid w:val="0074234F"/>
    <w:rsid w:val="00743869"/>
    <w:rsid w:val="007465A5"/>
    <w:rsid w:val="00747D2E"/>
    <w:rsid w:val="0075128F"/>
    <w:rsid w:val="00752AB1"/>
    <w:rsid w:val="00753178"/>
    <w:rsid w:val="00753895"/>
    <w:rsid w:val="00754508"/>
    <w:rsid w:val="007547AB"/>
    <w:rsid w:val="0076279E"/>
    <w:rsid w:val="007658B3"/>
    <w:rsid w:val="00765FD2"/>
    <w:rsid w:val="00766E21"/>
    <w:rsid w:val="0076785F"/>
    <w:rsid w:val="00770AF9"/>
    <w:rsid w:val="00771B29"/>
    <w:rsid w:val="00772826"/>
    <w:rsid w:val="00773322"/>
    <w:rsid w:val="007735A9"/>
    <w:rsid w:val="007740D5"/>
    <w:rsid w:val="00774397"/>
    <w:rsid w:val="00774E52"/>
    <w:rsid w:val="00774EC7"/>
    <w:rsid w:val="007766B7"/>
    <w:rsid w:val="00776997"/>
    <w:rsid w:val="00777730"/>
    <w:rsid w:val="007813EE"/>
    <w:rsid w:val="0078193E"/>
    <w:rsid w:val="0078201F"/>
    <w:rsid w:val="00784002"/>
    <w:rsid w:val="0078622F"/>
    <w:rsid w:val="00786391"/>
    <w:rsid w:val="00786F6A"/>
    <w:rsid w:val="00787114"/>
    <w:rsid w:val="00787891"/>
    <w:rsid w:val="00790284"/>
    <w:rsid w:val="0079188B"/>
    <w:rsid w:val="00792C4B"/>
    <w:rsid w:val="00792F3F"/>
    <w:rsid w:val="00793FE6"/>
    <w:rsid w:val="00794772"/>
    <w:rsid w:val="00794E4F"/>
    <w:rsid w:val="00797707"/>
    <w:rsid w:val="007A0388"/>
    <w:rsid w:val="007A064F"/>
    <w:rsid w:val="007A09CD"/>
    <w:rsid w:val="007A19E5"/>
    <w:rsid w:val="007A1E76"/>
    <w:rsid w:val="007A3123"/>
    <w:rsid w:val="007A3886"/>
    <w:rsid w:val="007A4361"/>
    <w:rsid w:val="007A55CA"/>
    <w:rsid w:val="007A5959"/>
    <w:rsid w:val="007A6309"/>
    <w:rsid w:val="007B1F2A"/>
    <w:rsid w:val="007B52AF"/>
    <w:rsid w:val="007B65A3"/>
    <w:rsid w:val="007C0FFF"/>
    <w:rsid w:val="007C207E"/>
    <w:rsid w:val="007C3FEA"/>
    <w:rsid w:val="007C443C"/>
    <w:rsid w:val="007C6F73"/>
    <w:rsid w:val="007D04C8"/>
    <w:rsid w:val="007D0875"/>
    <w:rsid w:val="007D15F5"/>
    <w:rsid w:val="007D7F49"/>
    <w:rsid w:val="007E0184"/>
    <w:rsid w:val="007E0473"/>
    <w:rsid w:val="007E1629"/>
    <w:rsid w:val="007E25EC"/>
    <w:rsid w:val="007E3B4F"/>
    <w:rsid w:val="007E3F7B"/>
    <w:rsid w:val="007E4AE4"/>
    <w:rsid w:val="007E599B"/>
    <w:rsid w:val="007E5D30"/>
    <w:rsid w:val="007E6AA3"/>
    <w:rsid w:val="007E747C"/>
    <w:rsid w:val="007F0887"/>
    <w:rsid w:val="007F276C"/>
    <w:rsid w:val="007F2893"/>
    <w:rsid w:val="007F2E03"/>
    <w:rsid w:val="007F7232"/>
    <w:rsid w:val="007F7C4A"/>
    <w:rsid w:val="00800E0F"/>
    <w:rsid w:val="008015CE"/>
    <w:rsid w:val="00801678"/>
    <w:rsid w:val="00802586"/>
    <w:rsid w:val="00802A36"/>
    <w:rsid w:val="00803731"/>
    <w:rsid w:val="00803873"/>
    <w:rsid w:val="00804DD1"/>
    <w:rsid w:val="008052F6"/>
    <w:rsid w:val="0080610A"/>
    <w:rsid w:val="00807A00"/>
    <w:rsid w:val="00812101"/>
    <w:rsid w:val="008124B8"/>
    <w:rsid w:val="00812760"/>
    <w:rsid w:val="0081354E"/>
    <w:rsid w:val="00813764"/>
    <w:rsid w:val="0081553A"/>
    <w:rsid w:val="008157CF"/>
    <w:rsid w:val="00817803"/>
    <w:rsid w:val="008211E0"/>
    <w:rsid w:val="0082165E"/>
    <w:rsid w:val="0082255D"/>
    <w:rsid w:val="008228FD"/>
    <w:rsid w:val="00822B89"/>
    <w:rsid w:val="00823CA1"/>
    <w:rsid w:val="008244CA"/>
    <w:rsid w:val="00826EF6"/>
    <w:rsid w:val="008272B9"/>
    <w:rsid w:val="00827FE7"/>
    <w:rsid w:val="00836623"/>
    <w:rsid w:val="008370B2"/>
    <w:rsid w:val="00837902"/>
    <w:rsid w:val="0084004A"/>
    <w:rsid w:val="00844FC3"/>
    <w:rsid w:val="008505B4"/>
    <w:rsid w:val="008509D7"/>
    <w:rsid w:val="00850B84"/>
    <w:rsid w:val="00851E96"/>
    <w:rsid w:val="008522D7"/>
    <w:rsid w:val="00852D67"/>
    <w:rsid w:val="00852FE7"/>
    <w:rsid w:val="00856CEE"/>
    <w:rsid w:val="00857D5D"/>
    <w:rsid w:val="00860ABB"/>
    <w:rsid w:val="008619F6"/>
    <w:rsid w:val="00862CE5"/>
    <w:rsid w:val="00863DA9"/>
    <w:rsid w:val="00865B80"/>
    <w:rsid w:val="00866B55"/>
    <w:rsid w:val="00871CE8"/>
    <w:rsid w:val="00875309"/>
    <w:rsid w:val="008763F6"/>
    <w:rsid w:val="00877AD8"/>
    <w:rsid w:val="00880BFD"/>
    <w:rsid w:val="008812E2"/>
    <w:rsid w:val="00881599"/>
    <w:rsid w:val="008868F2"/>
    <w:rsid w:val="008905E6"/>
    <w:rsid w:val="00892A0A"/>
    <w:rsid w:val="008965D3"/>
    <w:rsid w:val="008A026F"/>
    <w:rsid w:val="008A0D3A"/>
    <w:rsid w:val="008A0E52"/>
    <w:rsid w:val="008A0F6F"/>
    <w:rsid w:val="008A2B0B"/>
    <w:rsid w:val="008A7F72"/>
    <w:rsid w:val="008B0F3C"/>
    <w:rsid w:val="008B12E8"/>
    <w:rsid w:val="008B1386"/>
    <w:rsid w:val="008B2165"/>
    <w:rsid w:val="008B4967"/>
    <w:rsid w:val="008B4FEC"/>
    <w:rsid w:val="008B533C"/>
    <w:rsid w:val="008B5CFF"/>
    <w:rsid w:val="008B6BBA"/>
    <w:rsid w:val="008C178A"/>
    <w:rsid w:val="008C2897"/>
    <w:rsid w:val="008C3EA9"/>
    <w:rsid w:val="008C5196"/>
    <w:rsid w:val="008C566F"/>
    <w:rsid w:val="008C5E17"/>
    <w:rsid w:val="008C66E6"/>
    <w:rsid w:val="008C6E2B"/>
    <w:rsid w:val="008D1E04"/>
    <w:rsid w:val="008D4BDC"/>
    <w:rsid w:val="008D57B9"/>
    <w:rsid w:val="008D5CB9"/>
    <w:rsid w:val="008D5CDF"/>
    <w:rsid w:val="008E042C"/>
    <w:rsid w:val="008E3311"/>
    <w:rsid w:val="008E5480"/>
    <w:rsid w:val="008E561A"/>
    <w:rsid w:val="008E647F"/>
    <w:rsid w:val="008E6B4B"/>
    <w:rsid w:val="008F2A96"/>
    <w:rsid w:val="008F394A"/>
    <w:rsid w:val="008F3ADA"/>
    <w:rsid w:val="00904927"/>
    <w:rsid w:val="00904BBF"/>
    <w:rsid w:val="009063DB"/>
    <w:rsid w:val="00907993"/>
    <w:rsid w:val="00912533"/>
    <w:rsid w:val="00912A91"/>
    <w:rsid w:val="00912E1E"/>
    <w:rsid w:val="00914999"/>
    <w:rsid w:val="009152D9"/>
    <w:rsid w:val="00915A5D"/>
    <w:rsid w:val="00915DE8"/>
    <w:rsid w:val="00917650"/>
    <w:rsid w:val="00920358"/>
    <w:rsid w:val="0092253D"/>
    <w:rsid w:val="009227A0"/>
    <w:rsid w:val="00923B70"/>
    <w:rsid w:val="00924776"/>
    <w:rsid w:val="00925B5B"/>
    <w:rsid w:val="00926365"/>
    <w:rsid w:val="009271A1"/>
    <w:rsid w:val="0092728B"/>
    <w:rsid w:val="009327FD"/>
    <w:rsid w:val="009331CE"/>
    <w:rsid w:val="009346A6"/>
    <w:rsid w:val="0093545C"/>
    <w:rsid w:val="009411D8"/>
    <w:rsid w:val="00941B4C"/>
    <w:rsid w:val="00941CAD"/>
    <w:rsid w:val="0094260F"/>
    <w:rsid w:val="009426D4"/>
    <w:rsid w:val="009438F4"/>
    <w:rsid w:val="00943C9A"/>
    <w:rsid w:val="00944CF9"/>
    <w:rsid w:val="00946AB8"/>
    <w:rsid w:val="009475EF"/>
    <w:rsid w:val="00952C3A"/>
    <w:rsid w:val="009531E4"/>
    <w:rsid w:val="00953981"/>
    <w:rsid w:val="00953A12"/>
    <w:rsid w:val="00954668"/>
    <w:rsid w:val="00954E86"/>
    <w:rsid w:val="0095555C"/>
    <w:rsid w:val="00955682"/>
    <w:rsid w:val="00960255"/>
    <w:rsid w:val="00961C16"/>
    <w:rsid w:val="00963E5F"/>
    <w:rsid w:val="00964C9A"/>
    <w:rsid w:val="009653F9"/>
    <w:rsid w:val="00965B6E"/>
    <w:rsid w:val="00967956"/>
    <w:rsid w:val="00967CAF"/>
    <w:rsid w:val="00967D84"/>
    <w:rsid w:val="0097040A"/>
    <w:rsid w:val="00970C9E"/>
    <w:rsid w:val="00973A74"/>
    <w:rsid w:val="00974424"/>
    <w:rsid w:val="0097482E"/>
    <w:rsid w:val="009772D1"/>
    <w:rsid w:val="009804EA"/>
    <w:rsid w:val="0098191B"/>
    <w:rsid w:val="00983158"/>
    <w:rsid w:val="00985705"/>
    <w:rsid w:val="0098633A"/>
    <w:rsid w:val="009872CB"/>
    <w:rsid w:val="009878EE"/>
    <w:rsid w:val="00990AA4"/>
    <w:rsid w:val="00991036"/>
    <w:rsid w:val="00991CF4"/>
    <w:rsid w:val="009923BC"/>
    <w:rsid w:val="00992B6A"/>
    <w:rsid w:val="00992FEE"/>
    <w:rsid w:val="00993CA5"/>
    <w:rsid w:val="009943E2"/>
    <w:rsid w:val="009965F2"/>
    <w:rsid w:val="009A077A"/>
    <w:rsid w:val="009A1457"/>
    <w:rsid w:val="009A1D5D"/>
    <w:rsid w:val="009A1EE9"/>
    <w:rsid w:val="009A5D71"/>
    <w:rsid w:val="009A5DBE"/>
    <w:rsid w:val="009B08DE"/>
    <w:rsid w:val="009B1242"/>
    <w:rsid w:val="009B193B"/>
    <w:rsid w:val="009B2456"/>
    <w:rsid w:val="009B2E3D"/>
    <w:rsid w:val="009B58B5"/>
    <w:rsid w:val="009B5A66"/>
    <w:rsid w:val="009B6FD7"/>
    <w:rsid w:val="009C0968"/>
    <w:rsid w:val="009C24F4"/>
    <w:rsid w:val="009C2BEC"/>
    <w:rsid w:val="009C2CAE"/>
    <w:rsid w:val="009C2EFE"/>
    <w:rsid w:val="009C583C"/>
    <w:rsid w:val="009D0C7D"/>
    <w:rsid w:val="009D1448"/>
    <w:rsid w:val="009D25F0"/>
    <w:rsid w:val="009D2A0C"/>
    <w:rsid w:val="009D4F62"/>
    <w:rsid w:val="009D6CF4"/>
    <w:rsid w:val="009D74DA"/>
    <w:rsid w:val="009D7C4D"/>
    <w:rsid w:val="009E0E41"/>
    <w:rsid w:val="009E1E23"/>
    <w:rsid w:val="009E2F6E"/>
    <w:rsid w:val="009F0344"/>
    <w:rsid w:val="009F05E3"/>
    <w:rsid w:val="009F094C"/>
    <w:rsid w:val="009F0DDB"/>
    <w:rsid w:val="009F19D6"/>
    <w:rsid w:val="009F3C44"/>
    <w:rsid w:val="009F6A26"/>
    <w:rsid w:val="009F7B63"/>
    <w:rsid w:val="00A009E2"/>
    <w:rsid w:val="00A00B70"/>
    <w:rsid w:val="00A05E71"/>
    <w:rsid w:val="00A1213C"/>
    <w:rsid w:val="00A13CD4"/>
    <w:rsid w:val="00A14596"/>
    <w:rsid w:val="00A14C56"/>
    <w:rsid w:val="00A15711"/>
    <w:rsid w:val="00A2103B"/>
    <w:rsid w:val="00A21AA0"/>
    <w:rsid w:val="00A257DF"/>
    <w:rsid w:val="00A25C2F"/>
    <w:rsid w:val="00A26A18"/>
    <w:rsid w:val="00A270DC"/>
    <w:rsid w:val="00A2755A"/>
    <w:rsid w:val="00A3141E"/>
    <w:rsid w:val="00A3160D"/>
    <w:rsid w:val="00A31D7B"/>
    <w:rsid w:val="00A32C50"/>
    <w:rsid w:val="00A35E6B"/>
    <w:rsid w:val="00A37EA9"/>
    <w:rsid w:val="00A40568"/>
    <w:rsid w:val="00A4096F"/>
    <w:rsid w:val="00A428F0"/>
    <w:rsid w:val="00A439BD"/>
    <w:rsid w:val="00A43C4A"/>
    <w:rsid w:val="00A44A03"/>
    <w:rsid w:val="00A44EFE"/>
    <w:rsid w:val="00A45652"/>
    <w:rsid w:val="00A4783B"/>
    <w:rsid w:val="00A50708"/>
    <w:rsid w:val="00A5348D"/>
    <w:rsid w:val="00A54207"/>
    <w:rsid w:val="00A62F2D"/>
    <w:rsid w:val="00A65B7E"/>
    <w:rsid w:val="00A710A6"/>
    <w:rsid w:val="00A71A94"/>
    <w:rsid w:val="00A74385"/>
    <w:rsid w:val="00A76DB9"/>
    <w:rsid w:val="00A77416"/>
    <w:rsid w:val="00A77638"/>
    <w:rsid w:val="00A80D6B"/>
    <w:rsid w:val="00A80FF9"/>
    <w:rsid w:val="00A82070"/>
    <w:rsid w:val="00A82EBC"/>
    <w:rsid w:val="00A832F7"/>
    <w:rsid w:val="00A92A74"/>
    <w:rsid w:val="00AA2990"/>
    <w:rsid w:val="00AA30B7"/>
    <w:rsid w:val="00AA3501"/>
    <w:rsid w:val="00AA3C43"/>
    <w:rsid w:val="00AA4C92"/>
    <w:rsid w:val="00AA5FC4"/>
    <w:rsid w:val="00AA7129"/>
    <w:rsid w:val="00AB006B"/>
    <w:rsid w:val="00AB0271"/>
    <w:rsid w:val="00AB1722"/>
    <w:rsid w:val="00AB2552"/>
    <w:rsid w:val="00AB36B6"/>
    <w:rsid w:val="00AB376B"/>
    <w:rsid w:val="00AC02AE"/>
    <w:rsid w:val="00AC27C9"/>
    <w:rsid w:val="00AC2AF0"/>
    <w:rsid w:val="00AC3251"/>
    <w:rsid w:val="00AC3414"/>
    <w:rsid w:val="00AC53F5"/>
    <w:rsid w:val="00AD001D"/>
    <w:rsid w:val="00AD0707"/>
    <w:rsid w:val="00AD09E7"/>
    <w:rsid w:val="00AD253C"/>
    <w:rsid w:val="00AD4512"/>
    <w:rsid w:val="00AD6849"/>
    <w:rsid w:val="00AD78AA"/>
    <w:rsid w:val="00AE229A"/>
    <w:rsid w:val="00AE2B34"/>
    <w:rsid w:val="00AE4DE2"/>
    <w:rsid w:val="00AE4E82"/>
    <w:rsid w:val="00AE6E90"/>
    <w:rsid w:val="00AE7DDE"/>
    <w:rsid w:val="00AF09EF"/>
    <w:rsid w:val="00AF0B28"/>
    <w:rsid w:val="00AF1214"/>
    <w:rsid w:val="00AF16BD"/>
    <w:rsid w:val="00AF4E80"/>
    <w:rsid w:val="00AF506B"/>
    <w:rsid w:val="00AF5F61"/>
    <w:rsid w:val="00B0040F"/>
    <w:rsid w:val="00B030C0"/>
    <w:rsid w:val="00B0544F"/>
    <w:rsid w:val="00B07AAA"/>
    <w:rsid w:val="00B112F3"/>
    <w:rsid w:val="00B128D3"/>
    <w:rsid w:val="00B1386A"/>
    <w:rsid w:val="00B13E39"/>
    <w:rsid w:val="00B143D5"/>
    <w:rsid w:val="00B159D7"/>
    <w:rsid w:val="00B16A87"/>
    <w:rsid w:val="00B16C5F"/>
    <w:rsid w:val="00B2086E"/>
    <w:rsid w:val="00B23857"/>
    <w:rsid w:val="00B23A9B"/>
    <w:rsid w:val="00B27660"/>
    <w:rsid w:val="00B27E41"/>
    <w:rsid w:val="00B31DE6"/>
    <w:rsid w:val="00B33D37"/>
    <w:rsid w:val="00B3460B"/>
    <w:rsid w:val="00B3511E"/>
    <w:rsid w:val="00B35F0B"/>
    <w:rsid w:val="00B3613B"/>
    <w:rsid w:val="00B372E2"/>
    <w:rsid w:val="00B3793D"/>
    <w:rsid w:val="00B41E4E"/>
    <w:rsid w:val="00B42584"/>
    <w:rsid w:val="00B42D01"/>
    <w:rsid w:val="00B43EB3"/>
    <w:rsid w:val="00B44875"/>
    <w:rsid w:val="00B45773"/>
    <w:rsid w:val="00B45A2D"/>
    <w:rsid w:val="00B460EF"/>
    <w:rsid w:val="00B514D0"/>
    <w:rsid w:val="00B520E5"/>
    <w:rsid w:val="00B52C2A"/>
    <w:rsid w:val="00B53D94"/>
    <w:rsid w:val="00B54976"/>
    <w:rsid w:val="00B55671"/>
    <w:rsid w:val="00B57C6E"/>
    <w:rsid w:val="00B66F64"/>
    <w:rsid w:val="00B67F4A"/>
    <w:rsid w:val="00B70709"/>
    <w:rsid w:val="00B71CB4"/>
    <w:rsid w:val="00B73302"/>
    <w:rsid w:val="00B735F5"/>
    <w:rsid w:val="00B74CC9"/>
    <w:rsid w:val="00B7528E"/>
    <w:rsid w:val="00B76754"/>
    <w:rsid w:val="00B82025"/>
    <w:rsid w:val="00B842F8"/>
    <w:rsid w:val="00B860A1"/>
    <w:rsid w:val="00B92477"/>
    <w:rsid w:val="00B93323"/>
    <w:rsid w:val="00B939A4"/>
    <w:rsid w:val="00B93BA4"/>
    <w:rsid w:val="00B95C22"/>
    <w:rsid w:val="00B9671B"/>
    <w:rsid w:val="00B97ACF"/>
    <w:rsid w:val="00B97CD4"/>
    <w:rsid w:val="00B97CEB"/>
    <w:rsid w:val="00BA04CA"/>
    <w:rsid w:val="00BA47F3"/>
    <w:rsid w:val="00BA48EE"/>
    <w:rsid w:val="00BA4C74"/>
    <w:rsid w:val="00BB0D7F"/>
    <w:rsid w:val="00BB1611"/>
    <w:rsid w:val="00BB3ED0"/>
    <w:rsid w:val="00BB6B79"/>
    <w:rsid w:val="00BC0880"/>
    <w:rsid w:val="00BC10B3"/>
    <w:rsid w:val="00BC10BC"/>
    <w:rsid w:val="00BC171A"/>
    <w:rsid w:val="00BC3FF8"/>
    <w:rsid w:val="00BC49BA"/>
    <w:rsid w:val="00BC5329"/>
    <w:rsid w:val="00BC5523"/>
    <w:rsid w:val="00BC559B"/>
    <w:rsid w:val="00BC6D34"/>
    <w:rsid w:val="00BD24A5"/>
    <w:rsid w:val="00BD3A0C"/>
    <w:rsid w:val="00BD4A63"/>
    <w:rsid w:val="00BD4E9A"/>
    <w:rsid w:val="00BD6049"/>
    <w:rsid w:val="00BD6192"/>
    <w:rsid w:val="00BD6441"/>
    <w:rsid w:val="00BD6972"/>
    <w:rsid w:val="00BD6F7B"/>
    <w:rsid w:val="00BE0599"/>
    <w:rsid w:val="00BE5CD7"/>
    <w:rsid w:val="00BE78F7"/>
    <w:rsid w:val="00BF02D2"/>
    <w:rsid w:val="00BF40C6"/>
    <w:rsid w:val="00BF569F"/>
    <w:rsid w:val="00BF5A49"/>
    <w:rsid w:val="00BF6DAB"/>
    <w:rsid w:val="00C01D50"/>
    <w:rsid w:val="00C02170"/>
    <w:rsid w:val="00C0595C"/>
    <w:rsid w:val="00C06B59"/>
    <w:rsid w:val="00C0747C"/>
    <w:rsid w:val="00C146E3"/>
    <w:rsid w:val="00C16551"/>
    <w:rsid w:val="00C16F2B"/>
    <w:rsid w:val="00C17F7C"/>
    <w:rsid w:val="00C201D9"/>
    <w:rsid w:val="00C219D1"/>
    <w:rsid w:val="00C22BB0"/>
    <w:rsid w:val="00C24377"/>
    <w:rsid w:val="00C2491D"/>
    <w:rsid w:val="00C266BD"/>
    <w:rsid w:val="00C26774"/>
    <w:rsid w:val="00C305ED"/>
    <w:rsid w:val="00C30B4B"/>
    <w:rsid w:val="00C3332A"/>
    <w:rsid w:val="00C37D02"/>
    <w:rsid w:val="00C40B42"/>
    <w:rsid w:val="00C42E5D"/>
    <w:rsid w:val="00C46374"/>
    <w:rsid w:val="00C46A24"/>
    <w:rsid w:val="00C52287"/>
    <w:rsid w:val="00C5339D"/>
    <w:rsid w:val="00C538A2"/>
    <w:rsid w:val="00C5453D"/>
    <w:rsid w:val="00C54C57"/>
    <w:rsid w:val="00C556D3"/>
    <w:rsid w:val="00C578CC"/>
    <w:rsid w:val="00C57961"/>
    <w:rsid w:val="00C601F9"/>
    <w:rsid w:val="00C609DE"/>
    <w:rsid w:val="00C63677"/>
    <w:rsid w:val="00C65A89"/>
    <w:rsid w:val="00C65EC8"/>
    <w:rsid w:val="00C66B16"/>
    <w:rsid w:val="00C70C87"/>
    <w:rsid w:val="00C722E0"/>
    <w:rsid w:val="00C73FE4"/>
    <w:rsid w:val="00C74014"/>
    <w:rsid w:val="00C74834"/>
    <w:rsid w:val="00C769A9"/>
    <w:rsid w:val="00C77480"/>
    <w:rsid w:val="00C81BF2"/>
    <w:rsid w:val="00C81F1B"/>
    <w:rsid w:val="00C8370D"/>
    <w:rsid w:val="00C83DF4"/>
    <w:rsid w:val="00C8458A"/>
    <w:rsid w:val="00C848E5"/>
    <w:rsid w:val="00C84D64"/>
    <w:rsid w:val="00C85068"/>
    <w:rsid w:val="00C87CB0"/>
    <w:rsid w:val="00C9183E"/>
    <w:rsid w:val="00C95B48"/>
    <w:rsid w:val="00C95D9F"/>
    <w:rsid w:val="00C960B5"/>
    <w:rsid w:val="00CA179E"/>
    <w:rsid w:val="00CA1AAA"/>
    <w:rsid w:val="00CA25F4"/>
    <w:rsid w:val="00CA4E2C"/>
    <w:rsid w:val="00CA5604"/>
    <w:rsid w:val="00CA5B8C"/>
    <w:rsid w:val="00CA6378"/>
    <w:rsid w:val="00CA706D"/>
    <w:rsid w:val="00CA7DC6"/>
    <w:rsid w:val="00CB1077"/>
    <w:rsid w:val="00CB27AA"/>
    <w:rsid w:val="00CB4EC8"/>
    <w:rsid w:val="00CB66EC"/>
    <w:rsid w:val="00CB796D"/>
    <w:rsid w:val="00CC0D9C"/>
    <w:rsid w:val="00CC1E45"/>
    <w:rsid w:val="00CC24EF"/>
    <w:rsid w:val="00CC2F5D"/>
    <w:rsid w:val="00CD137C"/>
    <w:rsid w:val="00CD168B"/>
    <w:rsid w:val="00CD1E66"/>
    <w:rsid w:val="00CD2DD5"/>
    <w:rsid w:val="00CD3978"/>
    <w:rsid w:val="00CD588E"/>
    <w:rsid w:val="00CD752B"/>
    <w:rsid w:val="00CE00DE"/>
    <w:rsid w:val="00CE1079"/>
    <w:rsid w:val="00CE1336"/>
    <w:rsid w:val="00CE1F52"/>
    <w:rsid w:val="00CE282F"/>
    <w:rsid w:val="00CE39EA"/>
    <w:rsid w:val="00CE4A6B"/>
    <w:rsid w:val="00CE7127"/>
    <w:rsid w:val="00CE7F04"/>
    <w:rsid w:val="00CF118A"/>
    <w:rsid w:val="00CF17A8"/>
    <w:rsid w:val="00CF216F"/>
    <w:rsid w:val="00CF42F4"/>
    <w:rsid w:val="00CF4634"/>
    <w:rsid w:val="00CF4E22"/>
    <w:rsid w:val="00CF59B8"/>
    <w:rsid w:val="00CF59CE"/>
    <w:rsid w:val="00CF6CEC"/>
    <w:rsid w:val="00CF7C39"/>
    <w:rsid w:val="00D022C5"/>
    <w:rsid w:val="00D0394F"/>
    <w:rsid w:val="00D0410E"/>
    <w:rsid w:val="00D0636C"/>
    <w:rsid w:val="00D070C1"/>
    <w:rsid w:val="00D07BA1"/>
    <w:rsid w:val="00D14240"/>
    <w:rsid w:val="00D17321"/>
    <w:rsid w:val="00D1778C"/>
    <w:rsid w:val="00D20C69"/>
    <w:rsid w:val="00D2167C"/>
    <w:rsid w:val="00D25290"/>
    <w:rsid w:val="00D269A5"/>
    <w:rsid w:val="00D303F2"/>
    <w:rsid w:val="00D31BB0"/>
    <w:rsid w:val="00D31C28"/>
    <w:rsid w:val="00D325C4"/>
    <w:rsid w:val="00D32A7E"/>
    <w:rsid w:val="00D3377C"/>
    <w:rsid w:val="00D373CC"/>
    <w:rsid w:val="00D40A22"/>
    <w:rsid w:val="00D4168F"/>
    <w:rsid w:val="00D420F9"/>
    <w:rsid w:val="00D42C60"/>
    <w:rsid w:val="00D42DDD"/>
    <w:rsid w:val="00D43B2C"/>
    <w:rsid w:val="00D43DA2"/>
    <w:rsid w:val="00D43E0E"/>
    <w:rsid w:val="00D44799"/>
    <w:rsid w:val="00D4510D"/>
    <w:rsid w:val="00D460CF"/>
    <w:rsid w:val="00D47870"/>
    <w:rsid w:val="00D50151"/>
    <w:rsid w:val="00D5065A"/>
    <w:rsid w:val="00D50E02"/>
    <w:rsid w:val="00D51BBD"/>
    <w:rsid w:val="00D53828"/>
    <w:rsid w:val="00D53C75"/>
    <w:rsid w:val="00D54163"/>
    <w:rsid w:val="00D55308"/>
    <w:rsid w:val="00D56791"/>
    <w:rsid w:val="00D577F6"/>
    <w:rsid w:val="00D57EB5"/>
    <w:rsid w:val="00D619F0"/>
    <w:rsid w:val="00D624B0"/>
    <w:rsid w:val="00D63478"/>
    <w:rsid w:val="00D635E8"/>
    <w:rsid w:val="00D70AD4"/>
    <w:rsid w:val="00D7499A"/>
    <w:rsid w:val="00D75A1A"/>
    <w:rsid w:val="00D76ABA"/>
    <w:rsid w:val="00D815B6"/>
    <w:rsid w:val="00D82A6A"/>
    <w:rsid w:val="00D82CDE"/>
    <w:rsid w:val="00D83511"/>
    <w:rsid w:val="00D853B5"/>
    <w:rsid w:val="00D87252"/>
    <w:rsid w:val="00D87A2F"/>
    <w:rsid w:val="00D9085A"/>
    <w:rsid w:val="00D90D99"/>
    <w:rsid w:val="00D91A2E"/>
    <w:rsid w:val="00D92720"/>
    <w:rsid w:val="00D93584"/>
    <w:rsid w:val="00D9422D"/>
    <w:rsid w:val="00D97C9C"/>
    <w:rsid w:val="00DA39B8"/>
    <w:rsid w:val="00DA6F0B"/>
    <w:rsid w:val="00DB0634"/>
    <w:rsid w:val="00DB14E4"/>
    <w:rsid w:val="00DB360B"/>
    <w:rsid w:val="00DB4FB3"/>
    <w:rsid w:val="00DB5A6A"/>
    <w:rsid w:val="00DB6345"/>
    <w:rsid w:val="00DB7009"/>
    <w:rsid w:val="00DC088A"/>
    <w:rsid w:val="00DC0E92"/>
    <w:rsid w:val="00DC3956"/>
    <w:rsid w:val="00DC47C4"/>
    <w:rsid w:val="00DC6527"/>
    <w:rsid w:val="00DC7068"/>
    <w:rsid w:val="00DD0FCF"/>
    <w:rsid w:val="00DD58A9"/>
    <w:rsid w:val="00DD789F"/>
    <w:rsid w:val="00DD78B4"/>
    <w:rsid w:val="00DE0EB5"/>
    <w:rsid w:val="00DE33D3"/>
    <w:rsid w:val="00DE38C5"/>
    <w:rsid w:val="00DE4B99"/>
    <w:rsid w:val="00DE4F1D"/>
    <w:rsid w:val="00DE5593"/>
    <w:rsid w:val="00DE62F4"/>
    <w:rsid w:val="00DE6433"/>
    <w:rsid w:val="00DE6E6F"/>
    <w:rsid w:val="00DE7A7C"/>
    <w:rsid w:val="00DF0357"/>
    <w:rsid w:val="00DF1F48"/>
    <w:rsid w:val="00DF2B26"/>
    <w:rsid w:val="00DF3FF7"/>
    <w:rsid w:val="00DF53D1"/>
    <w:rsid w:val="00DF783E"/>
    <w:rsid w:val="00E001C2"/>
    <w:rsid w:val="00E00D48"/>
    <w:rsid w:val="00E04F4F"/>
    <w:rsid w:val="00E06587"/>
    <w:rsid w:val="00E07318"/>
    <w:rsid w:val="00E0767D"/>
    <w:rsid w:val="00E10A92"/>
    <w:rsid w:val="00E20F9A"/>
    <w:rsid w:val="00E22CA3"/>
    <w:rsid w:val="00E250C8"/>
    <w:rsid w:val="00E25672"/>
    <w:rsid w:val="00E25E9C"/>
    <w:rsid w:val="00E32D3F"/>
    <w:rsid w:val="00E33CA4"/>
    <w:rsid w:val="00E361B9"/>
    <w:rsid w:val="00E40A9B"/>
    <w:rsid w:val="00E415BA"/>
    <w:rsid w:val="00E43A70"/>
    <w:rsid w:val="00E45073"/>
    <w:rsid w:val="00E45658"/>
    <w:rsid w:val="00E47774"/>
    <w:rsid w:val="00E479F1"/>
    <w:rsid w:val="00E51E70"/>
    <w:rsid w:val="00E555D0"/>
    <w:rsid w:val="00E55B4A"/>
    <w:rsid w:val="00E5650C"/>
    <w:rsid w:val="00E57CE5"/>
    <w:rsid w:val="00E61709"/>
    <w:rsid w:val="00E620FC"/>
    <w:rsid w:val="00E62389"/>
    <w:rsid w:val="00E63352"/>
    <w:rsid w:val="00E64E27"/>
    <w:rsid w:val="00E652E6"/>
    <w:rsid w:val="00E67CD3"/>
    <w:rsid w:val="00E7197D"/>
    <w:rsid w:val="00E7267C"/>
    <w:rsid w:val="00E738A4"/>
    <w:rsid w:val="00E73DDC"/>
    <w:rsid w:val="00E73FD4"/>
    <w:rsid w:val="00E75535"/>
    <w:rsid w:val="00E76969"/>
    <w:rsid w:val="00E779E9"/>
    <w:rsid w:val="00E81191"/>
    <w:rsid w:val="00E8151C"/>
    <w:rsid w:val="00E81585"/>
    <w:rsid w:val="00E83CFE"/>
    <w:rsid w:val="00E84563"/>
    <w:rsid w:val="00E8466E"/>
    <w:rsid w:val="00E84B2B"/>
    <w:rsid w:val="00E853A1"/>
    <w:rsid w:val="00E85ABA"/>
    <w:rsid w:val="00E85EF4"/>
    <w:rsid w:val="00E873F5"/>
    <w:rsid w:val="00E87B81"/>
    <w:rsid w:val="00E9017E"/>
    <w:rsid w:val="00E90AAD"/>
    <w:rsid w:val="00E92348"/>
    <w:rsid w:val="00E94988"/>
    <w:rsid w:val="00E95A84"/>
    <w:rsid w:val="00EA023B"/>
    <w:rsid w:val="00EA1A32"/>
    <w:rsid w:val="00EA1B62"/>
    <w:rsid w:val="00EA2876"/>
    <w:rsid w:val="00EA2E82"/>
    <w:rsid w:val="00EA43D7"/>
    <w:rsid w:val="00EA443B"/>
    <w:rsid w:val="00EA55B4"/>
    <w:rsid w:val="00EA62CC"/>
    <w:rsid w:val="00EA6A6E"/>
    <w:rsid w:val="00EA788C"/>
    <w:rsid w:val="00EA7A29"/>
    <w:rsid w:val="00EB08DB"/>
    <w:rsid w:val="00EB0D0B"/>
    <w:rsid w:val="00EB11F1"/>
    <w:rsid w:val="00EB18EA"/>
    <w:rsid w:val="00EB1CF2"/>
    <w:rsid w:val="00EB2098"/>
    <w:rsid w:val="00EB2941"/>
    <w:rsid w:val="00EB4FF3"/>
    <w:rsid w:val="00EB608E"/>
    <w:rsid w:val="00EB6A46"/>
    <w:rsid w:val="00EB6AFD"/>
    <w:rsid w:val="00EC0C37"/>
    <w:rsid w:val="00EC14B9"/>
    <w:rsid w:val="00EC3CF2"/>
    <w:rsid w:val="00EC40E7"/>
    <w:rsid w:val="00EC6A50"/>
    <w:rsid w:val="00EC782E"/>
    <w:rsid w:val="00ED0536"/>
    <w:rsid w:val="00ED1486"/>
    <w:rsid w:val="00ED250A"/>
    <w:rsid w:val="00ED559E"/>
    <w:rsid w:val="00ED66BA"/>
    <w:rsid w:val="00ED68E3"/>
    <w:rsid w:val="00ED7017"/>
    <w:rsid w:val="00ED75E0"/>
    <w:rsid w:val="00EE0DCF"/>
    <w:rsid w:val="00EE5EA3"/>
    <w:rsid w:val="00EE77DA"/>
    <w:rsid w:val="00EF2E3C"/>
    <w:rsid w:val="00EF2E97"/>
    <w:rsid w:val="00EF4126"/>
    <w:rsid w:val="00EF4BDE"/>
    <w:rsid w:val="00EF54AB"/>
    <w:rsid w:val="00EF62D7"/>
    <w:rsid w:val="00EF6D2B"/>
    <w:rsid w:val="00EF72C3"/>
    <w:rsid w:val="00F000A9"/>
    <w:rsid w:val="00F00B39"/>
    <w:rsid w:val="00F01331"/>
    <w:rsid w:val="00F04B91"/>
    <w:rsid w:val="00F06394"/>
    <w:rsid w:val="00F06FD8"/>
    <w:rsid w:val="00F07741"/>
    <w:rsid w:val="00F0783C"/>
    <w:rsid w:val="00F078F2"/>
    <w:rsid w:val="00F10A4E"/>
    <w:rsid w:val="00F1180E"/>
    <w:rsid w:val="00F12B71"/>
    <w:rsid w:val="00F136ED"/>
    <w:rsid w:val="00F13EAB"/>
    <w:rsid w:val="00F14429"/>
    <w:rsid w:val="00F165E7"/>
    <w:rsid w:val="00F16E9A"/>
    <w:rsid w:val="00F218AB"/>
    <w:rsid w:val="00F2261F"/>
    <w:rsid w:val="00F26D02"/>
    <w:rsid w:val="00F30B14"/>
    <w:rsid w:val="00F31405"/>
    <w:rsid w:val="00F32D6D"/>
    <w:rsid w:val="00F33BF8"/>
    <w:rsid w:val="00F3404F"/>
    <w:rsid w:val="00F341D1"/>
    <w:rsid w:val="00F36CCE"/>
    <w:rsid w:val="00F36FAA"/>
    <w:rsid w:val="00F37D14"/>
    <w:rsid w:val="00F407FD"/>
    <w:rsid w:val="00F41E4F"/>
    <w:rsid w:val="00F4300F"/>
    <w:rsid w:val="00F43703"/>
    <w:rsid w:val="00F445C7"/>
    <w:rsid w:val="00F447CA"/>
    <w:rsid w:val="00F4606F"/>
    <w:rsid w:val="00F46559"/>
    <w:rsid w:val="00F50FB1"/>
    <w:rsid w:val="00F515DB"/>
    <w:rsid w:val="00F5235E"/>
    <w:rsid w:val="00F536A4"/>
    <w:rsid w:val="00F53F86"/>
    <w:rsid w:val="00F61191"/>
    <w:rsid w:val="00F61CEC"/>
    <w:rsid w:val="00F61CFA"/>
    <w:rsid w:val="00F64310"/>
    <w:rsid w:val="00F64DFB"/>
    <w:rsid w:val="00F65FFD"/>
    <w:rsid w:val="00F660B2"/>
    <w:rsid w:val="00F66323"/>
    <w:rsid w:val="00F670E3"/>
    <w:rsid w:val="00F674AB"/>
    <w:rsid w:val="00F70FF4"/>
    <w:rsid w:val="00F7245F"/>
    <w:rsid w:val="00F741BD"/>
    <w:rsid w:val="00F761D4"/>
    <w:rsid w:val="00F80043"/>
    <w:rsid w:val="00F8194D"/>
    <w:rsid w:val="00F81DB9"/>
    <w:rsid w:val="00F8218E"/>
    <w:rsid w:val="00F837F7"/>
    <w:rsid w:val="00F84673"/>
    <w:rsid w:val="00F85D73"/>
    <w:rsid w:val="00F8675E"/>
    <w:rsid w:val="00F8698C"/>
    <w:rsid w:val="00F87031"/>
    <w:rsid w:val="00F90AE9"/>
    <w:rsid w:val="00F91152"/>
    <w:rsid w:val="00F911C5"/>
    <w:rsid w:val="00F93A77"/>
    <w:rsid w:val="00F93CDE"/>
    <w:rsid w:val="00F95AFA"/>
    <w:rsid w:val="00F95D3F"/>
    <w:rsid w:val="00F967E3"/>
    <w:rsid w:val="00F96ECC"/>
    <w:rsid w:val="00FA1478"/>
    <w:rsid w:val="00FA1873"/>
    <w:rsid w:val="00FA2E4D"/>
    <w:rsid w:val="00FA42C6"/>
    <w:rsid w:val="00FA7130"/>
    <w:rsid w:val="00FA78DF"/>
    <w:rsid w:val="00FB1EBA"/>
    <w:rsid w:val="00FB43D3"/>
    <w:rsid w:val="00FB52C5"/>
    <w:rsid w:val="00FB6486"/>
    <w:rsid w:val="00FB711B"/>
    <w:rsid w:val="00FC0765"/>
    <w:rsid w:val="00FC0D5D"/>
    <w:rsid w:val="00FC0DBF"/>
    <w:rsid w:val="00FC1D4B"/>
    <w:rsid w:val="00FC45E4"/>
    <w:rsid w:val="00FC5497"/>
    <w:rsid w:val="00FD13F0"/>
    <w:rsid w:val="00FD2A52"/>
    <w:rsid w:val="00FD2DAE"/>
    <w:rsid w:val="00FD2FA5"/>
    <w:rsid w:val="00FD45CD"/>
    <w:rsid w:val="00FD6911"/>
    <w:rsid w:val="00FD72AA"/>
    <w:rsid w:val="00FD7FEA"/>
    <w:rsid w:val="00FE004B"/>
    <w:rsid w:val="00FE1799"/>
    <w:rsid w:val="00FE7B04"/>
    <w:rsid w:val="00FE7C21"/>
    <w:rsid w:val="00FF0187"/>
    <w:rsid w:val="00FF0821"/>
    <w:rsid w:val="00FF090A"/>
    <w:rsid w:val="00FF18F1"/>
    <w:rsid w:val="00FF2AF9"/>
    <w:rsid w:val="00FF2BC5"/>
    <w:rsid w:val="00FF3201"/>
    <w:rsid w:val="00FF33D1"/>
    <w:rsid w:val="00FF43E0"/>
    <w:rsid w:val="00FF4AF4"/>
    <w:rsid w:val="00FF55CD"/>
    <w:rsid w:val="00FF629C"/>
    <w:rsid w:val="00FF660A"/>
    <w:rsid w:val="00FF6CC5"/>
    <w:rsid w:val="00FF6F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shapelayout v:ext="edit">
      <o:idmap v:ext="edit" data="1"/>
    </o:shapelayout>
  </w:shapeDefaults>
  <w:decimalSymbol w:val="."/>
  <w:listSeparator w:val=","/>
  <w15:chartTrackingRefBased/>
  <w15:docId w15:val="{CE1ACF0C-EC35-480E-87DD-6E3A569A1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326AD"/>
    <w:pPr>
      <w:widowControl w:val="0"/>
      <w:spacing w:line="240" w:lineRule="atLeast"/>
      <w:jc w:val="both"/>
    </w:pPr>
    <w:rPr>
      <w:rFonts w:ascii="Souvenir Lt BT" w:hAnsi="Souvenir Lt BT"/>
      <w:sz w:val="24"/>
    </w:rPr>
  </w:style>
  <w:style w:type="paragraph" w:styleId="Heading1">
    <w:name w:val="heading 1"/>
    <w:basedOn w:val="Normal"/>
    <w:next w:val="Normal"/>
    <w:qFormat/>
    <w:rsid w:val="00641DE8"/>
    <w:pPr>
      <w:numPr>
        <w:numId w:val="1"/>
      </w:numPr>
      <w:spacing w:line="240" w:lineRule="auto"/>
      <w:outlineLvl w:val="0"/>
    </w:pPr>
    <w:rPr>
      <w:b/>
    </w:rPr>
  </w:style>
  <w:style w:type="paragraph" w:styleId="Heading2">
    <w:name w:val="heading 2"/>
    <w:basedOn w:val="Heading1"/>
    <w:next w:val="Normal"/>
    <w:link w:val="Heading2Char"/>
    <w:qFormat/>
    <w:rsid w:val="00641DE8"/>
    <w:pPr>
      <w:numPr>
        <w:ilvl w:val="1"/>
      </w:numPr>
      <w:outlineLvl w:val="1"/>
    </w:pPr>
  </w:style>
  <w:style w:type="paragraph" w:styleId="Heading3">
    <w:name w:val="heading 3"/>
    <w:basedOn w:val="Heading1"/>
    <w:next w:val="Normal"/>
    <w:link w:val="Heading3Char"/>
    <w:qFormat/>
    <w:rsid w:val="000B34AD"/>
    <w:pPr>
      <w:numPr>
        <w:ilvl w:val="2"/>
      </w:numPr>
      <w:outlineLvl w:val="2"/>
    </w:pPr>
    <w:rPr>
      <w:b w:val="0"/>
      <w:i/>
    </w:rPr>
  </w:style>
  <w:style w:type="paragraph" w:styleId="Heading4">
    <w:name w:val="heading 4"/>
    <w:basedOn w:val="Heading1"/>
    <w:next w:val="Normal"/>
    <w:qFormat/>
    <w:rsid w:val="00EA55B4"/>
    <w:pPr>
      <w:numPr>
        <w:ilvl w:val="3"/>
      </w:numPr>
      <w:outlineLvl w:val="3"/>
    </w:pPr>
    <w:rPr>
      <w:b w:val="0"/>
    </w:rPr>
  </w:style>
  <w:style w:type="paragraph" w:styleId="Heading5">
    <w:name w:val="heading 5"/>
    <w:basedOn w:val="Normal"/>
    <w:next w:val="Normal"/>
    <w:qFormat/>
    <w:rsid w:val="00826EF6"/>
    <w:pPr>
      <w:numPr>
        <w:ilvl w:val="4"/>
        <w:numId w:val="1"/>
      </w:numPr>
      <w:spacing w:before="240" w:after="60"/>
      <w:outlineLvl w:val="4"/>
    </w:pPr>
  </w:style>
  <w:style w:type="paragraph" w:styleId="Heading6">
    <w:name w:val="heading 6"/>
    <w:basedOn w:val="Normal"/>
    <w:next w:val="Normal"/>
    <w:qFormat/>
    <w:rsid w:val="00826EF6"/>
    <w:pPr>
      <w:numPr>
        <w:ilvl w:val="5"/>
        <w:numId w:val="1"/>
      </w:numPr>
      <w:spacing w:before="240" w:after="60"/>
      <w:outlineLvl w:val="5"/>
    </w:pPr>
    <w:rPr>
      <w:i/>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rPr>
  </w:style>
  <w:style w:type="paragraph" w:styleId="Heading9">
    <w:name w:val="heading 9"/>
    <w:basedOn w:val="Normal"/>
    <w:next w:val="Normal"/>
    <w:qFormat/>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2">
    <w:name w:val="Paragraph2"/>
    <w:basedOn w:val="Normal"/>
    <w:pPr>
      <w:spacing w:before="80"/>
      <w:ind w:left="720"/>
    </w:pPr>
    <w:rPr>
      <w:color w:val="000000"/>
      <w:lang w:val="en-AU"/>
    </w:rPr>
  </w:style>
  <w:style w:type="paragraph" w:styleId="Title">
    <w:name w:val="Title"/>
    <w:basedOn w:val="Normal"/>
    <w:next w:val="Normal"/>
    <w:qFormat/>
    <w:rsid w:val="00F515DB"/>
    <w:pPr>
      <w:spacing w:line="240" w:lineRule="auto"/>
      <w:jc w:val="center"/>
    </w:pPr>
    <w:rPr>
      <w:b/>
      <w:color w:val="1F497D"/>
      <w:sz w:val="28"/>
    </w:rPr>
  </w:style>
  <w:style w:type="paragraph" w:styleId="Subtitle">
    <w:name w:val="Subtitle"/>
    <w:basedOn w:val="Normal"/>
    <w:qFormat/>
    <w:pPr>
      <w:spacing w:after="60"/>
      <w:jc w:val="center"/>
    </w:pPr>
    <w:rPr>
      <w:rFonts w:ascii="Arial" w:hAnsi="Arial"/>
      <w:i/>
      <w:sz w:val="36"/>
      <w:lang w:val="en-AU"/>
    </w:rPr>
  </w:style>
  <w:style w:type="paragraph" w:styleId="NormalIndent">
    <w:name w:val="Normal Indent"/>
    <w:basedOn w:val="Normal"/>
    <w:pPr>
      <w:ind w:left="900" w:hanging="900"/>
    </w:pPr>
  </w:style>
  <w:style w:type="paragraph" w:styleId="TOC1">
    <w:name w:val="toc 1"/>
    <w:basedOn w:val="Normal"/>
    <w:next w:val="Normal"/>
    <w:uiPriority w:val="39"/>
    <w:rsid w:val="00424ACF"/>
    <w:pPr>
      <w:tabs>
        <w:tab w:val="right" w:leader="dot" w:pos="9360"/>
      </w:tabs>
      <w:spacing w:before="240" w:after="60"/>
      <w:ind w:right="720"/>
    </w:pPr>
    <w:rPr>
      <w:sz w:val="22"/>
    </w:rPr>
  </w:style>
  <w:style w:type="paragraph" w:styleId="TOC2">
    <w:name w:val="toc 2"/>
    <w:basedOn w:val="Normal"/>
    <w:next w:val="Normal"/>
    <w:uiPriority w:val="39"/>
    <w:rsid w:val="00424ACF"/>
    <w:pPr>
      <w:tabs>
        <w:tab w:val="right" w:leader="dot" w:pos="9360"/>
      </w:tabs>
      <w:spacing w:line="240" w:lineRule="auto"/>
      <w:ind w:left="432" w:right="720"/>
    </w:pPr>
    <w:rPr>
      <w:sz w:val="22"/>
    </w:rPr>
  </w:style>
  <w:style w:type="paragraph" w:styleId="TOC3">
    <w:name w:val="toc 3"/>
    <w:basedOn w:val="Normal"/>
    <w:next w:val="Normal"/>
    <w:uiPriority w:val="39"/>
    <w:rsid w:val="00424ACF"/>
    <w:pPr>
      <w:tabs>
        <w:tab w:val="right" w:leader="dot" w:pos="9360"/>
      </w:tabs>
      <w:ind w:left="864"/>
    </w:pPr>
    <w:rPr>
      <w:sz w:val="22"/>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customStyle="1" w:styleId="MainTitle">
    <w:name w:val="Main Title"/>
    <w:basedOn w:val="Normal"/>
    <w:pPr>
      <w:spacing w:before="480" w:after="60" w:line="240" w:lineRule="auto"/>
      <w:jc w:val="center"/>
    </w:pPr>
    <w:rPr>
      <w:rFonts w:ascii="Arial" w:hAnsi="Arial"/>
      <w:b/>
      <w:kern w:val="28"/>
      <w:sz w:val="32"/>
    </w:rPr>
  </w:style>
  <w:style w:type="paragraph" w:customStyle="1" w:styleId="Bullet1">
    <w:name w:val="Bullet1"/>
    <w:basedOn w:val="Normal"/>
    <w:pPr>
      <w:ind w:left="720" w:hanging="432"/>
    </w:pPr>
  </w:style>
  <w:style w:type="paragraph" w:customStyle="1" w:styleId="Tabletext">
    <w:name w:val="Tabletext"/>
    <w:basedOn w:val="Normal"/>
    <w:pPr>
      <w:keepLines/>
      <w:spacing w:after="120"/>
    </w:pPr>
  </w:style>
  <w:style w:type="paragraph" w:styleId="BodyText">
    <w:name w:val="Body Text"/>
    <w:basedOn w:val="Normal"/>
    <w:link w:val="BodyTextChar"/>
    <w:pPr>
      <w:keepLines/>
      <w:spacing w:after="120"/>
      <w:ind w:left="720"/>
    </w:pPr>
  </w:style>
  <w:style w:type="paragraph" w:customStyle="1" w:styleId="Bullet2">
    <w:name w:val="Bullet2"/>
    <w:basedOn w:val="Normal"/>
    <w:pPr>
      <w:ind w:left="1440" w:hanging="360"/>
    </w:pPr>
    <w:rPr>
      <w:color w:val="000080"/>
    </w:rPr>
  </w:style>
  <w:style w:type="paragraph" w:styleId="DocumentMap">
    <w:name w:val="Document Map"/>
    <w:basedOn w:val="Normal"/>
    <w:semiHidden/>
    <w:pPr>
      <w:shd w:val="clear" w:color="auto" w:fill="000080"/>
    </w:pPr>
    <w:rPr>
      <w:rFonts w:ascii="Tahoma" w:hAnsi="Tahoma"/>
    </w:rPr>
  </w:style>
  <w:style w:type="character" w:styleId="FootnoteReference">
    <w:name w:val="footnote reference"/>
    <w:semiHidden/>
    <w:rPr>
      <w:sz w:val="20"/>
      <w:vertAlign w:val="superscript"/>
    </w:rPr>
  </w:style>
  <w:style w:type="paragraph" w:styleId="FootnoteText">
    <w:name w:val="footnote text"/>
    <w:basedOn w:val="Normal"/>
    <w:semiHidden/>
    <w:pPr>
      <w:keepNext/>
      <w:keepLines/>
      <w:pBdr>
        <w:bottom w:val="single" w:sz="6" w:space="0" w:color="000000"/>
      </w:pBdr>
      <w:spacing w:before="40" w:after="40"/>
      <w:ind w:left="360" w:hanging="360"/>
    </w:pPr>
    <w:rPr>
      <w:rFonts w:ascii="Helvetica" w:hAnsi="Helvetica"/>
      <w:sz w:val="16"/>
    </w:rPr>
  </w:style>
  <w:style w:type="paragraph" w:customStyle="1" w:styleId="Paragraph1">
    <w:name w:val="Paragraph1"/>
    <w:basedOn w:val="Normal"/>
    <w:pPr>
      <w:spacing w:before="80" w:line="240" w:lineRule="auto"/>
    </w:pPr>
  </w:style>
  <w:style w:type="paragraph" w:customStyle="1" w:styleId="Paragraph3">
    <w:name w:val="Paragraph3"/>
    <w:basedOn w:val="Normal"/>
    <w:pPr>
      <w:spacing w:before="80" w:line="240" w:lineRule="auto"/>
      <w:ind w:left="1530"/>
    </w:pPr>
  </w:style>
  <w:style w:type="paragraph" w:customStyle="1" w:styleId="Paragraph4">
    <w:name w:val="Paragraph4"/>
    <w:basedOn w:val="Normal"/>
    <w:pPr>
      <w:spacing w:before="80" w:line="240" w:lineRule="auto"/>
      <w:ind w:left="2250"/>
    </w:pPr>
  </w:style>
  <w:style w:type="paragraph" w:styleId="TOC4">
    <w:name w:val="toc 4"/>
    <w:basedOn w:val="Normal"/>
    <w:next w:val="Normal"/>
    <w:uiPriority w:val="39"/>
    <w:rsid w:val="00424ACF"/>
    <w:pPr>
      <w:tabs>
        <w:tab w:val="right" w:leader="dot" w:pos="9360"/>
      </w:tabs>
      <w:ind w:left="600"/>
    </w:pPr>
    <w:rPr>
      <w:sz w:val="22"/>
    </w:rPr>
  </w:style>
  <w:style w:type="paragraph" w:styleId="TOC5">
    <w:name w:val="toc 5"/>
    <w:basedOn w:val="Normal"/>
    <w:next w:val="Normal"/>
    <w:uiPriority w:val="39"/>
    <w:rsid w:val="00424ACF"/>
    <w:pPr>
      <w:tabs>
        <w:tab w:val="right" w:leader="dot" w:pos="9360"/>
      </w:tabs>
      <w:ind w:left="800"/>
    </w:pPr>
    <w:rPr>
      <w:sz w:val="22"/>
    </w:rPr>
  </w:style>
  <w:style w:type="paragraph" w:styleId="TOC6">
    <w:name w:val="toc 6"/>
    <w:basedOn w:val="Normal"/>
    <w:next w:val="Normal"/>
    <w:uiPriority w:val="39"/>
    <w:rsid w:val="00424ACF"/>
    <w:pPr>
      <w:tabs>
        <w:tab w:val="right" w:leader="dot" w:pos="9360"/>
      </w:tabs>
      <w:ind w:left="1000"/>
    </w:pPr>
    <w:rPr>
      <w:sz w:val="22"/>
    </w:rPr>
  </w:style>
  <w:style w:type="paragraph" w:styleId="TOC7">
    <w:name w:val="toc 7"/>
    <w:basedOn w:val="Normal"/>
    <w:next w:val="Normal"/>
    <w:semiHidden/>
    <w:pPr>
      <w:ind w:left="1200"/>
    </w:pPr>
  </w:style>
  <w:style w:type="paragraph" w:styleId="TOC8">
    <w:name w:val="toc 8"/>
    <w:basedOn w:val="Normal"/>
    <w:next w:val="Normal"/>
    <w:semiHidden/>
    <w:pPr>
      <w:ind w:left="1400"/>
    </w:pPr>
  </w:style>
  <w:style w:type="paragraph" w:styleId="TOC9">
    <w:name w:val="toc 9"/>
    <w:basedOn w:val="Normal"/>
    <w:next w:val="Normal"/>
    <w:semiHidden/>
    <w:pPr>
      <w:ind w:left="1600"/>
    </w:pPr>
  </w:style>
  <w:style w:type="paragraph" w:styleId="BodyText2">
    <w:name w:val="Body Text 2"/>
    <w:basedOn w:val="Normal"/>
    <w:rPr>
      <w:i/>
      <w:color w:val="0000FF"/>
    </w:rPr>
  </w:style>
  <w:style w:type="paragraph" w:styleId="BodyTextIndent">
    <w:name w:val="Body Text Indent"/>
    <w:basedOn w:val="Normal"/>
    <w:link w:val="BodyTextIndentChar"/>
    <w:pPr>
      <w:ind w:left="720"/>
    </w:pPr>
    <w:rPr>
      <w:i/>
      <w:color w:val="0000FF"/>
      <w:u w:val="single"/>
    </w:rPr>
  </w:style>
  <w:style w:type="paragraph" w:customStyle="1" w:styleId="Body">
    <w:name w:val="Body"/>
    <w:basedOn w:val="Normal"/>
    <w:pPr>
      <w:widowControl/>
      <w:spacing w:before="120" w:line="240" w:lineRule="auto"/>
    </w:pPr>
    <w:rPr>
      <w:rFonts w:ascii="Book Antiqua" w:hAnsi="Book Antiqua"/>
    </w:rPr>
  </w:style>
  <w:style w:type="paragraph" w:customStyle="1" w:styleId="Bullet">
    <w:name w:val="Bullet"/>
    <w:basedOn w:val="Normal"/>
    <w:pPr>
      <w:widowControl/>
      <w:numPr>
        <w:numId w:val="25"/>
      </w:numPr>
      <w:tabs>
        <w:tab w:val="left" w:pos="720"/>
      </w:tabs>
      <w:spacing w:before="120" w:line="240" w:lineRule="auto"/>
      <w:ind w:right="360"/>
    </w:pPr>
    <w:rPr>
      <w:rFonts w:ascii="Book Antiqua" w:hAnsi="Book Antiqua"/>
    </w:rPr>
  </w:style>
  <w:style w:type="paragraph" w:customStyle="1" w:styleId="InfoBlue">
    <w:name w:val="InfoBlue"/>
    <w:basedOn w:val="Normal"/>
    <w:next w:val="BodyText"/>
    <w:autoRedefine/>
    <w:rsid w:val="00641DE8"/>
    <w:pPr>
      <w:widowControl/>
    </w:pPr>
    <w:rPr>
      <w:i/>
      <w:color w:val="1F497D"/>
      <w:szCs w:val="24"/>
    </w:rPr>
  </w:style>
  <w:style w:type="character" w:styleId="Hyperlink">
    <w:name w:val="Hyperlink"/>
    <w:uiPriority w:val="99"/>
    <w:rPr>
      <w:color w:val="0000FF"/>
      <w:u w:val="single"/>
    </w:rPr>
  </w:style>
  <w:style w:type="paragraph" w:styleId="BodyTextIndent2">
    <w:name w:val="Body Text Indent 2"/>
    <w:basedOn w:val="Normal"/>
    <w:pPr>
      <w:ind w:left="720"/>
    </w:pPr>
  </w:style>
  <w:style w:type="paragraph" w:styleId="BodyTextIndent3">
    <w:name w:val="Body Text Indent 3"/>
    <w:basedOn w:val="Normal"/>
    <w:pPr>
      <w:ind w:left="720"/>
    </w:pPr>
    <w:rPr>
      <w:color w:val="0000FF"/>
    </w:rPr>
  </w:style>
  <w:style w:type="paragraph" w:styleId="BodyText3">
    <w:name w:val="Body Text 3"/>
    <w:basedOn w:val="Normal"/>
    <w:rPr>
      <w:b/>
      <w:bCs/>
    </w:rPr>
  </w:style>
  <w:style w:type="character" w:styleId="FollowedHyperlink">
    <w:name w:val="FollowedHyperlink"/>
    <w:rPr>
      <w:color w:val="800080"/>
      <w:u w:val="single"/>
    </w:rPr>
  </w:style>
  <w:style w:type="paragraph" w:styleId="NormalWeb">
    <w:name w:val="Normal (Web)"/>
    <w:basedOn w:val="Normal"/>
    <w:pPr>
      <w:widowControl/>
      <w:spacing w:before="120" w:after="240" w:line="360" w:lineRule="atLeast"/>
    </w:pPr>
    <w:rPr>
      <w:szCs w:val="24"/>
    </w:rPr>
  </w:style>
  <w:style w:type="paragraph" w:styleId="List2">
    <w:name w:val="List 2"/>
    <w:basedOn w:val="Normal"/>
    <w:pPr>
      <w:ind w:left="720" w:hanging="360"/>
    </w:pPr>
  </w:style>
  <w:style w:type="paragraph" w:styleId="ListBullet2">
    <w:name w:val="List Bullet 2"/>
    <w:basedOn w:val="Normal"/>
    <w:autoRedefine/>
    <w:pPr>
      <w:tabs>
        <w:tab w:val="num" w:pos="720"/>
      </w:tabs>
      <w:ind w:left="720" w:hanging="360"/>
    </w:pPr>
  </w:style>
  <w:style w:type="table" w:styleId="TableGrid">
    <w:name w:val="Table Grid"/>
    <w:basedOn w:val="TableNormal"/>
    <w:rsid w:val="00C84D64"/>
    <w:pPr>
      <w:widowControl w:val="0"/>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blue0">
    <w:name w:val="infoblue"/>
    <w:basedOn w:val="Normal"/>
    <w:rsid w:val="00EC14B9"/>
    <w:pPr>
      <w:widowControl/>
      <w:spacing w:before="100" w:beforeAutospacing="1" w:after="100" w:afterAutospacing="1"/>
    </w:pPr>
    <w:rPr>
      <w:i/>
      <w:iCs/>
      <w:color w:val="0000FF"/>
    </w:rPr>
  </w:style>
  <w:style w:type="paragraph" w:customStyle="1" w:styleId="TitleTimesNewRoman">
    <w:name w:val="Title + Times New Roman"/>
    <w:aliases w:val="10 pt,Not Bold,Black,Left,Left:  0.5&quot;"/>
    <w:basedOn w:val="Heading1"/>
    <w:rsid w:val="009B6FD7"/>
    <w:pPr>
      <w:numPr>
        <w:numId w:val="0"/>
      </w:numPr>
      <w:ind w:left="720"/>
    </w:pPr>
    <w:rPr>
      <w:rFonts w:ascii="Times New Roman" w:hAnsi="Times New Roman"/>
      <w:b w:val="0"/>
      <w:color w:val="000000"/>
      <w:sz w:val="20"/>
    </w:rPr>
  </w:style>
  <w:style w:type="character" w:styleId="Strong">
    <w:name w:val="Strong"/>
    <w:qFormat/>
    <w:rsid w:val="00953A12"/>
    <w:rPr>
      <w:b/>
    </w:rPr>
  </w:style>
  <w:style w:type="paragraph" w:customStyle="1" w:styleId="JRANormalText">
    <w:name w:val="JRA Normal Text"/>
    <w:basedOn w:val="Normal"/>
    <w:link w:val="JRANormalTextChar"/>
    <w:unhideWhenUsed/>
    <w:rsid w:val="00721568"/>
    <w:pPr>
      <w:tabs>
        <w:tab w:val="left" w:pos="1584"/>
      </w:tabs>
      <w:autoSpaceDE w:val="0"/>
      <w:autoSpaceDN w:val="0"/>
      <w:adjustRightInd w:val="0"/>
      <w:spacing w:before="120" w:after="120" w:line="276" w:lineRule="auto"/>
    </w:pPr>
    <w:rPr>
      <w:rFonts w:cs="Souvenir Lt BT"/>
      <w:sz w:val="22"/>
      <w:szCs w:val="22"/>
      <w:lang w:bidi="en-US"/>
    </w:rPr>
  </w:style>
  <w:style w:type="paragraph" w:customStyle="1" w:styleId="JRAHeading1">
    <w:name w:val="JRA Heading 1"/>
    <w:basedOn w:val="Normal"/>
    <w:rsid w:val="00721568"/>
    <w:pPr>
      <w:keepNext/>
      <w:autoSpaceDE w:val="0"/>
      <w:autoSpaceDN w:val="0"/>
      <w:adjustRightInd w:val="0"/>
      <w:spacing w:before="240" w:after="60" w:line="276" w:lineRule="auto"/>
      <w:ind w:left="360" w:hanging="360"/>
    </w:pPr>
    <w:rPr>
      <w:rFonts w:cs="Souvenir Lt BT"/>
      <w:b/>
      <w:bCs/>
      <w:kern w:val="32"/>
      <w:sz w:val="32"/>
      <w:szCs w:val="32"/>
      <w:lang w:bidi="en-US"/>
    </w:rPr>
  </w:style>
  <w:style w:type="character" w:customStyle="1" w:styleId="BodyTextChar">
    <w:name w:val="Body Text Char"/>
    <w:basedOn w:val="DefaultParagraphFont"/>
    <w:link w:val="BodyText"/>
    <w:rsid w:val="00721568"/>
  </w:style>
  <w:style w:type="character" w:customStyle="1" w:styleId="FooterChar">
    <w:name w:val="Footer Char"/>
    <w:basedOn w:val="DefaultParagraphFont"/>
    <w:link w:val="Footer"/>
    <w:uiPriority w:val="99"/>
    <w:rsid w:val="00641DE8"/>
  </w:style>
  <w:style w:type="paragraph" w:styleId="TOCHeading">
    <w:name w:val="TOC Heading"/>
    <w:basedOn w:val="Heading1"/>
    <w:next w:val="Normal"/>
    <w:uiPriority w:val="39"/>
    <w:semiHidden/>
    <w:unhideWhenUsed/>
    <w:qFormat/>
    <w:rsid w:val="00852D67"/>
    <w:pPr>
      <w:keepNext/>
      <w:keepLines/>
      <w:widowControl/>
      <w:numPr>
        <w:numId w:val="0"/>
      </w:numPr>
      <w:spacing w:before="480" w:line="276" w:lineRule="auto"/>
      <w:outlineLvl w:val="9"/>
    </w:pPr>
    <w:rPr>
      <w:rFonts w:ascii="Cambria" w:hAnsi="Cambria"/>
      <w:bCs/>
      <w:color w:val="365F91"/>
      <w:sz w:val="28"/>
      <w:szCs w:val="28"/>
    </w:rPr>
  </w:style>
  <w:style w:type="paragraph" w:styleId="BalloonText">
    <w:name w:val="Balloon Text"/>
    <w:basedOn w:val="Normal"/>
    <w:link w:val="BalloonTextChar"/>
    <w:rsid w:val="00424ACF"/>
    <w:pPr>
      <w:spacing w:line="240" w:lineRule="auto"/>
    </w:pPr>
    <w:rPr>
      <w:rFonts w:ascii="Tahoma" w:hAnsi="Tahoma" w:cs="Tahoma"/>
      <w:sz w:val="16"/>
      <w:szCs w:val="16"/>
    </w:rPr>
  </w:style>
  <w:style w:type="character" w:customStyle="1" w:styleId="BalloonTextChar">
    <w:name w:val="Balloon Text Char"/>
    <w:link w:val="BalloonText"/>
    <w:rsid w:val="00424ACF"/>
    <w:rPr>
      <w:rFonts w:ascii="Tahoma" w:hAnsi="Tahoma" w:cs="Tahoma"/>
      <w:sz w:val="16"/>
      <w:szCs w:val="16"/>
    </w:rPr>
  </w:style>
  <w:style w:type="character" w:customStyle="1" w:styleId="Term">
    <w:name w:val="Term"/>
    <w:rsid w:val="002B6427"/>
    <w:rPr>
      <w:b/>
      <w:smallCaps/>
    </w:rPr>
  </w:style>
  <w:style w:type="character" w:customStyle="1" w:styleId="BodyTextIndentChar">
    <w:name w:val="Body Text Indent Char"/>
    <w:link w:val="BodyTextIndent"/>
    <w:rsid w:val="00424ACF"/>
    <w:rPr>
      <w:i/>
      <w:color w:val="0000FF"/>
      <w:u w:val="single"/>
    </w:rPr>
  </w:style>
  <w:style w:type="character" w:customStyle="1" w:styleId="Reference">
    <w:name w:val="Reference"/>
    <w:unhideWhenUsed/>
    <w:rsid w:val="00F8194D"/>
    <w:rPr>
      <w:b/>
    </w:rPr>
  </w:style>
  <w:style w:type="character" w:styleId="LineNumber">
    <w:name w:val="line number"/>
    <w:basedOn w:val="DefaultParagraphFont"/>
    <w:unhideWhenUsed/>
    <w:rsid w:val="0081553A"/>
  </w:style>
  <w:style w:type="paragraph" w:customStyle="1" w:styleId="JRAHeading2">
    <w:name w:val="JRA Heading 2"/>
    <w:basedOn w:val="Normal"/>
    <w:unhideWhenUsed/>
    <w:rsid w:val="0081553A"/>
    <w:pPr>
      <w:keepNext/>
      <w:autoSpaceDE w:val="0"/>
      <w:autoSpaceDN w:val="0"/>
      <w:adjustRightInd w:val="0"/>
      <w:spacing w:before="120" w:after="120" w:line="276" w:lineRule="auto"/>
      <w:ind w:left="360" w:hanging="360"/>
    </w:pPr>
    <w:rPr>
      <w:rFonts w:cs="Souvenir Lt BT"/>
      <w:b/>
      <w:bCs/>
      <w:kern w:val="32"/>
      <w:sz w:val="28"/>
      <w:szCs w:val="28"/>
      <w:lang w:bidi="en-US"/>
    </w:rPr>
  </w:style>
  <w:style w:type="paragraph" w:customStyle="1" w:styleId="JRABullets">
    <w:name w:val="JRA Bullets"/>
    <w:basedOn w:val="JRANormalText"/>
    <w:unhideWhenUsed/>
    <w:rsid w:val="0081553A"/>
    <w:pPr>
      <w:spacing w:before="0" w:after="0"/>
    </w:pPr>
  </w:style>
  <w:style w:type="paragraph" w:customStyle="1" w:styleId="JRAHeading3">
    <w:name w:val="JRA Heading 3"/>
    <w:basedOn w:val="JRAHeading2"/>
    <w:semiHidden/>
    <w:unhideWhenUsed/>
    <w:rsid w:val="0081553A"/>
    <w:rPr>
      <w:sz w:val="24"/>
      <w:szCs w:val="24"/>
    </w:rPr>
  </w:style>
  <w:style w:type="paragraph" w:customStyle="1" w:styleId="JRAHeading4">
    <w:name w:val="JRA Heading 4"/>
    <w:basedOn w:val="JRANormalText"/>
    <w:semiHidden/>
    <w:unhideWhenUsed/>
    <w:rsid w:val="0081553A"/>
    <w:rPr>
      <w:b/>
      <w:bCs/>
      <w:color w:val="0000FF"/>
      <w:kern w:val="32"/>
    </w:rPr>
  </w:style>
  <w:style w:type="paragraph" w:customStyle="1" w:styleId="JRAHeading5">
    <w:name w:val="JRA Heading 5"/>
    <w:basedOn w:val="JRAHeading4"/>
    <w:unhideWhenUsed/>
    <w:rsid w:val="0081553A"/>
    <w:rPr>
      <w:u w:val="single"/>
    </w:rPr>
  </w:style>
  <w:style w:type="character" w:styleId="CommentReference">
    <w:name w:val="annotation reference"/>
    <w:rsid w:val="00266D2B"/>
    <w:rPr>
      <w:sz w:val="18"/>
      <w:szCs w:val="18"/>
    </w:rPr>
  </w:style>
  <w:style w:type="paragraph" w:styleId="CommentText">
    <w:name w:val="annotation text"/>
    <w:basedOn w:val="Normal"/>
    <w:link w:val="CommentTextChar"/>
    <w:rsid w:val="00266D2B"/>
    <w:rPr>
      <w:szCs w:val="24"/>
    </w:rPr>
  </w:style>
  <w:style w:type="character" w:customStyle="1" w:styleId="CommentTextChar">
    <w:name w:val="Comment Text Char"/>
    <w:link w:val="CommentText"/>
    <w:rsid w:val="00266D2B"/>
    <w:rPr>
      <w:sz w:val="24"/>
      <w:szCs w:val="24"/>
    </w:rPr>
  </w:style>
  <w:style w:type="paragraph" w:styleId="CommentSubject">
    <w:name w:val="annotation subject"/>
    <w:basedOn w:val="CommentText"/>
    <w:next w:val="CommentText"/>
    <w:link w:val="CommentSubjectChar"/>
    <w:rsid w:val="00266D2B"/>
    <w:rPr>
      <w:b/>
      <w:bCs/>
      <w:sz w:val="20"/>
      <w:szCs w:val="20"/>
    </w:rPr>
  </w:style>
  <w:style w:type="character" w:customStyle="1" w:styleId="CommentSubjectChar">
    <w:name w:val="Comment Subject Char"/>
    <w:link w:val="CommentSubject"/>
    <w:rsid w:val="00266D2B"/>
    <w:rPr>
      <w:b/>
      <w:bCs/>
      <w:sz w:val="24"/>
      <w:szCs w:val="24"/>
    </w:rPr>
  </w:style>
  <w:style w:type="character" w:customStyle="1" w:styleId="JRANormalTextChar">
    <w:name w:val="JRA Normal Text Char"/>
    <w:link w:val="JRANormalText"/>
    <w:locked/>
    <w:rsid w:val="00442AEF"/>
    <w:rPr>
      <w:rFonts w:ascii="Souvenir Lt BT" w:hAnsi="Souvenir Lt BT" w:cs="Souvenir Lt BT"/>
      <w:sz w:val="22"/>
      <w:szCs w:val="22"/>
      <w:lang w:bidi="en-US"/>
    </w:rPr>
  </w:style>
  <w:style w:type="paragraph" w:customStyle="1" w:styleId="Text">
    <w:name w:val="Text"/>
    <w:basedOn w:val="Normal"/>
    <w:link w:val="TextChar"/>
    <w:qFormat/>
    <w:rsid w:val="000001DB"/>
    <w:pPr>
      <w:spacing w:line="240" w:lineRule="auto"/>
      <w:ind w:left="720"/>
    </w:pPr>
    <w:rPr>
      <w:szCs w:val="24"/>
      <w:lang w:bidi="en-US"/>
    </w:rPr>
  </w:style>
  <w:style w:type="character" w:customStyle="1" w:styleId="TextChar">
    <w:name w:val="Text Char"/>
    <w:link w:val="Text"/>
    <w:rsid w:val="000001DB"/>
    <w:rPr>
      <w:rFonts w:ascii="Souvenir Lt BT" w:hAnsi="Souvenir Lt BT"/>
      <w:sz w:val="24"/>
      <w:szCs w:val="24"/>
      <w:lang w:bidi="en-US"/>
    </w:rPr>
  </w:style>
  <w:style w:type="character" w:customStyle="1" w:styleId="Heading2Char">
    <w:name w:val="Heading 2 Char"/>
    <w:link w:val="Heading2"/>
    <w:rsid w:val="008B4FEC"/>
    <w:rPr>
      <w:rFonts w:ascii="Souvenir Lt BT" w:hAnsi="Souvenir Lt BT"/>
      <w:b/>
      <w:sz w:val="24"/>
    </w:rPr>
  </w:style>
  <w:style w:type="character" w:customStyle="1" w:styleId="Heading3Char">
    <w:name w:val="Heading 3 Char"/>
    <w:link w:val="Heading3"/>
    <w:rsid w:val="000B34AD"/>
    <w:rPr>
      <w:rFonts w:ascii="Souvenir Lt BT" w:hAnsi="Souvenir Lt BT"/>
      <w: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934462">
      <w:bodyDiv w:val="1"/>
      <w:marLeft w:val="0"/>
      <w:marRight w:val="0"/>
      <w:marTop w:val="0"/>
      <w:marBottom w:val="0"/>
      <w:divBdr>
        <w:top w:val="none" w:sz="0" w:space="0" w:color="auto"/>
        <w:left w:val="none" w:sz="0" w:space="0" w:color="auto"/>
        <w:bottom w:val="none" w:sz="0" w:space="0" w:color="auto"/>
        <w:right w:val="none" w:sz="0" w:space="0" w:color="auto"/>
      </w:divBdr>
    </w:div>
    <w:div w:id="406223040">
      <w:bodyDiv w:val="1"/>
      <w:marLeft w:val="0"/>
      <w:marRight w:val="0"/>
      <w:marTop w:val="0"/>
      <w:marBottom w:val="0"/>
      <w:divBdr>
        <w:top w:val="none" w:sz="0" w:space="0" w:color="auto"/>
        <w:left w:val="none" w:sz="0" w:space="0" w:color="auto"/>
        <w:bottom w:val="none" w:sz="0" w:space="0" w:color="auto"/>
        <w:right w:val="none" w:sz="0" w:space="0" w:color="auto"/>
      </w:divBdr>
    </w:div>
    <w:div w:id="1158299816">
      <w:bodyDiv w:val="1"/>
      <w:marLeft w:val="0"/>
      <w:marRight w:val="0"/>
      <w:marTop w:val="0"/>
      <w:marBottom w:val="0"/>
      <w:divBdr>
        <w:top w:val="none" w:sz="0" w:space="0" w:color="auto"/>
        <w:left w:val="none" w:sz="0" w:space="0" w:color="auto"/>
        <w:bottom w:val="none" w:sz="0" w:space="0" w:color="auto"/>
        <w:right w:val="none" w:sz="0" w:space="0" w:color="auto"/>
      </w:divBdr>
      <w:divsChild>
        <w:div w:id="1894191767">
          <w:marLeft w:val="0"/>
          <w:marRight w:val="0"/>
          <w:marTop w:val="0"/>
          <w:marBottom w:val="0"/>
          <w:divBdr>
            <w:top w:val="none" w:sz="0" w:space="0" w:color="auto"/>
            <w:left w:val="none" w:sz="0" w:space="0" w:color="auto"/>
            <w:bottom w:val="none" w:sz="0" w:space="0" w:color="auto"/>
            <w:right w:val="none" w:sz="0" w:space="0" w:color="auto"/>
          </w:divBdr>
        </w:div>
      </w:divsChild>
    </w:div>
    <w:div w:id="1247499457">
      <w:bodyDiv w:val="1"/>
      <w:marLeft w:val="0"/>
      <w:marRight w:val="0"/>
      <w:marTop w:val="0"/>
      <w:marBottom w:val="0"/>
      <w:divBdr>
        <w:top w:val="none" w:sz="0" w:space="0" w:color="auto"/>
        <w:left w:val="none" w:sz="0" w:space="0" w:color="auto"/>
        <w:bottom w:val="none" w:sz="0" w:space="0" w:color="auto"/>
        <w:right w:val="none" w:sz="0" w:space="0" w:color="auto"/>
      </w:divBdr>
    </w:div>
    <w:div w:id="1926450159">
      <w:bodyDiv w:val="1"/>
      <w:marLeft w:val="0"/>
      <w:marRight w:val="0"/>
      <w:marTop w:val="0"/>
      <w:marBottom w:val="0"/>
      <w:divBdr>
        <w:top w:val="none" w:sz="0" w:space="0" w:color="auto"/>
        <w:left w:val="none" w:sz="0" w:space="0" w:color="auto"/>
        <w:bottom w:val="none" w:sz="0" w:space="0" w:color="auto"/>
        <w:right w:val="none" w:sz="0" w:space="0" w:color="auto"/>
      </w:divBdr>
    </w:div>
    <w:div w:id="2031372415">
      <w:bodyDiv w:val="1"/>
      <w:marLeft w:val="0"/>
      <w:marRight w:val="0"/>
      <w:marTop w:val="0"/>
      <w:marBottom w:val="0"/>
      <w:divBdr>
        <w:top w:val="none" w:sz="0" w:space="0" w:color="auto"/>
        <w:left w:val="none" w:sz="0" w:space="0" w:color="auto"/>
        <w:bottom w:val="none" w:sz="0" w:space="0" w:color="auto"/>
        <w:right w:val="none" w:sz="0" w:space="0" w:color="auto"/>
      </w:divBdr>
      <w:divsChild>
        <w:div w:id="92812183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3.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Application%20Data\Microsoft\Templates\Documenta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9454A4-8E2D-43E5-8E45-7C49F04FF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Documentation Template.dot</Template>
  <TotalTime>6</TotalTime>
  <Pages>16</Pages>
  <Words>2614</Words>
  <Characters>14900</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Documentation Template</vt:lpstr>
    </vt:vector>
  </TitlesOfParts>
  <Company>Global</Company>
  <LinksUpToDate>false</LinksUpToDate>
  <CharactersWithSpaces>17480</CharactersWithSpaces>
  <SharedDoc>false</SharedDoc>
  <HLinks>
    <vt:vector size="270" baseType="variant">
      <vt:variant>
        <vt:i4>8257656</vt:i4>
      </vt:variant>
      <vt:variant>
        <vt:i4>264</vt:i4>
      </vt:variant>
      <vt:variant>
        <vt:i4>0</vt:i4>
      </vt:variant>
      <vt:variant>
        <vt:i4>5</vt:i4>
      </vt:variant>
      <vt:variant>
        <vt:lpwstr>http://www.fbi.gov/about-us/cjis/n-dex</vt:lpwstr>
      </vt:variant>
      <vt:variant>
        <vt:lpwstr/>
      </vt:variant>
      <vt:variant>
        <vt:i4>2621562</vt:i4>
      </vt:variant>
      <vt:variant>
        <vt:i4>261</vt:i4>
      </vt:variant>
      <vt:variant>
        <vt:i4>0</vt:i4>
      </vt:variant>
      <vt:variant>
        <vt:i4>5</vt:i4>
      </vt:variant>
      <vt:variant>
        <vt:lpwstr>service_model/information_model</vt:lpwstr>
      </vt:variant>
      <vt:variant>
        <vt:lpwstr/>
      </vt:variant>
      <vt:variant>
        <vt:i4>2031677</vt:i4>
      </vt:variant>
      <vt:variant>
        <vt:i4>254</vt:i4>
      </vt:variant>
      <vt:variant>
        <vt:i4>0</vt:i4>
      </vt:variant>
      <vt:variant>
        <vt:i4>5</vt:i4>
      </vt:variant>
      <vt:variant>
        <vt:lpwstr/>
      </vt:variant>
      <vt:variant>
        <vt:lpwstr>_Toc447267892</vt:lpwstr>
      </vt:variant>
      <vt:variant>
        <vt:i4>2031677</vt:i4>
      </vt:variant>
      <vt:variant>
        <vt:i4>248</vt:i4>
      </vt:variant>
      <vt:variant>
        <vt:i4>0</vt:i4>
      </vt:variant>
      <vt:variant>
        <vt:i4>5</vt:i4>
      </vt:variant>
      <vt:variant>
        <vt:lpwstr/>
      </vt:variant>
      <vt:variant>
        <vt:lpwstr>_Toc447267891</vt:lpwstr>
      </vt:variant>
      <vt:variant>
        <vt:i4>2031677</vt:i4>
      </vt:variant>
      <vt:variant>
        <vt:i4>242</vt:i4>
      </vt:variant>
      <vt:variant>
        <vt:i4>0</vt:i4>
      </vt:variant>
      <vt:variant>
        <vt:i4>5</vt:i4>
      </vt:variant>
      <vt:variant>
        <vt:lpwstr/>
      </vt:variant>
      <vt:variant>
        <vt:lpwstr>_Toc447267890</vt:lpwstr>
      </vt:variant>
      <vt:variant>
        <vt:i4>1966141</vt:i4>
      </vt:variant>
      <vt:variant>
        <vt:i4>236</vt:i4>
      </vt:variant>
      <vt:variant>
        <vt:i4>0</vt:i4>
      </vt:variant>
      <vt:variant>
        <vt:i4>5</vt:i4>
      </vt:variant>
      <vt:variant>
        <vt:lpwstr/>
      </vt:variant>
      <vt:variant>
        <vt:lpwstr>_Toc447267889</vt:lpwstr>
      </vt:variant>
      <vt:variant>
        <vt:i4>1966141</vt:i4>
      </vt:variant>
      <vt:variant>
        <vt:i4>230</vt:i4>
      </vt:variant>
      <vt:variant>
        <vt:i4>0</vt:i4>
      </vt:variant>
      <vt:variant>
        <vt:i4>5</vt:i4>
      </vt:variant>
      <vt:variant>
        <vt:lpwstr/>
      </vt:variant>
      <vt:variant>
        <vt:lpwstr>_Toc447267888</vt:lpwstr>
      </vt:variant>
      <vt:variant>
        <vt:i4>1966141</vt:i4>
      </vt:variant>
      <vt:variant>
        <vt:i4>224</vt:i4>
      </vt:variant>
      <vt:variant>
        <vt:i4>0</vt:i4>
      </vt:variant>
      <vt:variant>
        <vt:i4>5</vt:i4>
      </vt:variant>
      <vt:variant>
        <vt:lpwstr/>
      </vt:variant>
      <vt:variant>
        <vt:lpwstr>_Toc447267887</vt:lpwstr>
      </vt:variant>
      <vt:variant>
        <vt:i4>1966141</vt:i4>
      </vt:variant>
      <vt:variant>
        <vt:i4>218</vt:i4>
      </vt:variant>
      <vt:variant>
        <vt:i4>0</vt:i4>
      </vt:variant>
      <vt:variant>
        <vt:i4>5</vt:i4>
      </vt:variant>
      <vt:variant>
        <vt:lpwstr/>
      </vt:variant>
      <vt:variant>
        <vt:lpwstr>_Toc447267886</vt:lpwstr>
      </vt:variant>
      <vt:variant>
        <vt:i4>1966141</vt:i4>
      </vt:variant>
      <vt:variant>
        <vt:i4>212</vt:i4>
      </vt:variant>
      <vt:variant>
        <vt:i4>0</vt:i4>
      </vt:variant>
      <vt:variant>
        <vt:i4>5</vt:i4>
      </vt:variant>
      <vt:variant>
        <vt:lpwstr/>
      </vt:variant>
      <vt:variant>
        <vt:lpwstr>_Toc447267885</vt:lpwstr>
      </vt:variant>
      <vt:variant>
        <vt:i4>1966141</vt:i4>
      </vt:variant>
      <vt:variant>
        <vt:i4>206</vt:i4>
      </vt:variant>
      <vt:variant>
        <vt:i4>0</vt:i4>
      </vt:variant>
      <vt:variant>
        <vt:i4>5</vt:i4>
      </vt:variant>
      <vt:variant>
        <vt:lpwstr/>
      </vt:variant>
      <vt:variant>
        <vt:lpwstr>_Toc447267884</vt:lpwstr>
      </vt:variant>
      <vt:variant>
        <vt:i4>1966141</vt:i4>
      </vt:variant>
      <vt:variant>
        <vt:i4>200</vt:i4>
      </vt:variant>
      <vt:variant>
        <vt:i4>0</vt:i4>
      </vt:variant>
      <vt:variant>
        <vt:i4>5</vt:i4>
      </vt:variant>
      <vt:variant>
        <vt:lpwstr/>
      </vt:variant>
      <vt:variant>
        <vt:lpwstr>_Toc447267883</vt:lpwstr>
      </vt:variant>
      <vt:variant>
        <vt:i4>1966141</vt:i4>
      </vt:variant>
      <vt:variant>
        <vt:i4>194</vt:i4>
      </vt:variant>
      <vt:variant>
        <vt:i4>0</vt:i4>
      </vt:variant>
      <vt:variant>
        <vt:i4>5</vt:i4>
      </vt:variant>
      <vt:variant>
        <vt:lpwstr/>
      </vt:variant>
      <vt:variant>
        <vt:lpwstr>_Toc447267882</vt:lpwstr>
      </vt:variant>
      <vt:variant>
        <vt:i4>1966141</vt:i4>
      </vt:variant>
      <vt:variant>
        <vt:i4>188</vt:i4>
      </vt:variant>
      <vt:variant>
        <vt:i4>0</vt:i4>
      </vt:variant>
      <vt:variant>
        <vt:i4>5</vt:i4>
      </vt:variant>
      <vt:variant>
        <vt:lpwstr/>
      </vt:variant>
      <vt:variant>
        <vt:lpwstr>_Toc447267881</vt:lpwstr>
      </vt:variant>
      <vt:variant>
        <vt:i4>1966141</vt:i4>
      </vt:variant>
      <vt:variant>
        <vt:i4>182</vt:i4>
      </vt:variant>
      <vt:variant>
        <vt:i4>0</vt:i4>
      </vt:variant>
      <vt:variant>
        <vt:i4>5</vt:i4>
      </vt:variant>
      <vt:variant>
        <vt:lpwstr/>
      </vt:variant>
      <vt:variant>
        <vt:lpwstr>_Toc447267880</vt:lpwstr>
      </vt:variant>
      <vt:variant>
        <vt:i4>1114173</vt:i4>
      </vt:variant>
      <vt:variant>
        <vt:i4>176</vt:i4>
      </vt:variant>
      <vt:variant>
        <vt:i4>0</vt:i4>
      </vt:variant>
      <vt:variant>
        <vt:i4>5</vt:i4>
      </vt:variant>
      <vt:variant>
        <vt:lpwstr/>
      </vt:variant>
      <vt:variant>
        <vt:lpwstr>_Toc447267879</vt:lpwstr>
      </vt:variant>
      <vt:variant>
        <vt:i4>1114173</vt:i4>
      </vt:variant>
      <vt:variant>
        <vt:i4>170</vt:i4>
      </vt:variant>
      <vt:variant>
        <vt:i4>0</vt:i4>
      </vt:variant>
      <vt:variant>
        <vt:i4>5</vt:i4>
      </vt:variant>
      <vt:variant>
        <vt:lpwstr/>
      </vt:variant>
      <vt:variant>
        <vt:lpwstr>_Toc447267878</vt:lpwstr>
      </vt:variant>
      <vt:variant>
        <vt:i4>1114173</vt:i4>
      </vt:variant>
      <vt:variant>
        <vt:i4>164</vt:i4>
      </vt:variant>
      <vt:variant>
        <vt:i4>0</vt:i4>
      </vt:variant>
      <vt:variant>
        <vt:i4>5</vt:i4>
      </vt:variant>
      <vt:variant>
        <vt:lpwstr/>
      </vt:variant>
      <vt:variant>
        <vt:lpwstr>_Toc447267877</vt:lpwstr>
      </vt:variant>
      <vt:variant>
        <vt:i4>1114173</vt:i4>
      </vt:variant>
      <vt:variant>
        <vt:i4>158</vt:i4>
      </vt:variant>
      <vt:variant>
        <vt:i4>0</vt:i4>
      </vt:variant>
      <vt:variant>
        <vt:i4>5</vt:i4>
      </vt:variant>
      <vt:variant>
        <vt:lpwstr/>
      </vt:variant>
      <vt:variant>
        <vt:lpwstr>_Toc447267876</vt:lpwstr>
      </vt:variant>
      <vt:variant>
        <vt:i4>1114173</vt:i4>
      </vt:variant>
      <vt:variant>
        <vt:i4>152</vt:i4>
      </vt:variant>
      <vt:variant>
        <vt:i4>0</vt:i4>
      </vt:variant>
      <vt:variant>
        <vt:i4>5</vt:i4>
      </vt:variant>
      <vt:variant>
        <vt:lpwstr/>
      </vt:variant>
      <vt:variant>
        <vt:lpwstr>_Toc447267875</vt:lpwstr>
      </vt:variant>
      <vt:variant>
        <vt:i4>1114173</vt:i4>
      </vt:variant>
      <vt:variant>
        <vt:i4>146</vt:i4>
      </vt:variant>
      <vt:variant>
        <vt:i4>0</vt:i4>
      </vt:variant>
      <vt:variant>
        <vt:i4>5</vt:i4>
      </vt:variant>
      <vt:variant>
        <vt:lpwstr/>
      </vt:variant>
      <vt:variant>
        <vt:lpwstr>_Toc447267874</vt:lpwstr>
      </vt:variant>
      <vt:variant>
        <vt:i4>1114173</vt:i4>
      </vt:variant>
      <vt:variant>
        <vt:i4>140</vt:i4>
      </vt:variant>
      <vt:variant>
        <vt:i4>0</vt:i4>
      </vt:variant>
      <vt:variant>
        <vt:i4>5</vt:i4>
      </vt:variant>
      <vt:variant>
        <vt:lpwstr/>
      </vt:variant>
      <vt:variant>
        <vt:lpwstr>_Toc447267873</vt:lpwstr>
      </vt:variant>
      <vt:variant>
        <vt:i4>1114173</vt:i4>
      </vt:variant>
      <vt:variant>
        <vt:i4>134</vt:i4>
      </vt:variant>
      <vt:variant>
        <vt:i4>0</vt:i4>
      </vt:variant>
      <vt:variant>
        <vt:i4>5</vt:i4>
      </vt:variant>
      <vt:variant>
        <vt:lpwstr/>
      </vt:variant>
      <vt:variant>
        <vt:lpwstr>_Toc447267872</vt:lpwstr>
      </vt:variant>
      <vt:variant>
        <vt:i4>1114173</vt:i4>
      </vt:variant>
      <vt:variant>
        <vt:i4>128</vt:i4>
      </vt:variant>
      <vt:variant>
        <vt:i4>0</vt:i4>
      </vt:variant>
      <vt:variant>
        <vt:i4>5</vt:i4>
      </vt:variant>
      <vt:variant>
        <vt:lpwstr/>
      </vt:variant>
      <vt:variant>
        <vt:lpwstr>_Toc447267871</vt:lpwstr>
      </vt:variant>
      <vt:variant>
        <vt:i4>1114173</vt:i4>
      </vt:variant>
      <vt:variant>
        <vt:i4>122</vt:i4>
      </vt:variant>
      <vt:variant>
        <vt:i4>0</vt:i4>
      </vt:variant>
      <vt:variant>
        <vt:i4>5</vt:i4>
      </vt:variant>
      <vt:variant>
        <vt:lpwstr/>
      </vt:variant>
      <vt:variant>
        <vt:lpwstr>_Toc447267870</vt:lpwstr>
      </vt:variant>
      <vt:variant>
        <vt:i4>1048637</vt:i4>
      </vt:variant>
      <vt:variant>
        <vt:i4>116</vt:i4>
      </vt:variant>
      <vt:variant>
        <vt:i4>0</vt:i4>
      </vt:variant>
      <vt:variant>
        <vt:i4>5</vt:i4>
      </vt:variant>
      <vt:variant>
        <vt:lpwstr/>
      </vt:variant>
      <vt:variant>
        <vt:lpwstr>_Toc447267869</vt:lpwstr>
      </vt:variant>
      <vt:variant>
        <vt:i4>1048637</vt:i4>
      </vt:variant>
      <vt:variant>
        <vt:i4>110</vt:i4>
      </vt:variant>
      <vt:variant>
        <vt:i4>0</vt:i4>
      </vt:variant>
      <vt:variant>
        <vt:i4>5</vt:i4>
      </vt:variant>
      <vt:variant>
        <vt:lpwstr/>
      </vt:variant>
      <vt:variant>
        <vt:lpwstr>_Toc447267868</vt:lpwstr>
      </vt:variant>
      <vt:variant>
        <vt:i4>1048637</vt:i4>
      </vt:variant>
      <vt:variant>
        <vt:i4>104</vt:i4>
      </vt:variant>
      <vt:variant>
        <vt:i4>0</vt:i4>
      </vt:variant>
      <vt:variant>
        <vt:i4>5</vt:i4>
      </vt:variant>
      <vt:variant>
        <vt:lpwstr/>
      </vt:variant>
      <vt:variant>
        <vt:lpwstr>_Toc447267867</vt:lpwstr>
      </vt:variant>
      <vt:variant>
        <vt:i4>1048637</vt:i4>
      </vt:variant>
      <vt:variant>
        <vt:i4>98</vt:i4>
      </vt:variant>
      <vt:variant>
        <vt:i4>0</vt:i4>
      </vt:variant>
      <vt:variant>
        <vt:i4>5</vt:i4>
      </vt:variant>
      <vt:variant>
        <vt:lpwstr/>
      </vt:variant>
      <vt:variant>
        <vt:lpwstr>_Toc447267866</vt:lpwstr>
      </vt:variant>
      <vt:variant>
        <vt:i4>1048637</vt:i4>
      </vt:variant>
      <vt:variant>
        <vt:i4>92</vt:i4>
      </vt:variant>
      <vt:variant>
        <vt:i4>0</vt:i4>
      </vt:variant>
      <vt:variant>
        <vt:i4>5</vt:i4>
      </vt:variant>
      <vt:variant>
        <vt:lpwstr/>
      </vt:variant>
      <vt:variant>
        <vt:lpwstr>_Toc447267865</vt:lpwstr>
      </vt:variant>
      <vt:variant>
        <vt:i4>1048637</vt:i4>
      </vt:variant>
      <vt:variant>
        <vt:i4>86</vt:i4>
      </vt:variant>
      <vt:variant>
        <vt:i4>0</vt:i4>
      </vt:variant>
      <vt:variant>
        <vt:i4>5</vt:i4>
      </vt:variant>
      <vt:variant>
        <vt:lpwstr/>
      </vt:variant>
      <vt:variant>
        <vt:lpwstr>_Toc447267864</vt:lpwstr>
      </vt:variant>
      <vt:variant>
        <vt:i4>1048637</vt:i4>
      </vt:variant>
      <vt:variant>
        <vt:i4>80</vt:i4>
      </vt:variant>
      <vt:variant>
        <vt:i4>0</vt:i4>
      </vt:variant>
      <vt:variant>
        <vt:i4>5</vt:i4>
      </vt:variant>
      <vt:variant>
        <vt:lpwstr/>
      </vt:variant>
      <vt:variant>
        <vt:lpwstr>_Toc447267863</vt:lpwstr>
      </vt:variant>
      <vt:variant>
        <vt:i4>1048637</vt:i4>
      </vt:variant>
      <vt:variant>
        <vt:i4>74</vt:i4>
      </vt:variant>
      <vt:variant>
        <vt:i4>0</vt:i4>
      </vt:variant>
      <vt:variant>
        <vt:i4>5</vt:i4>
      </vt:variant>
      <vt:variant>
        <vt:lpwstr/>
      </vt:variant>
      <vt:variant>
        <vt:lpwstr>_Toc447267862</vt:lpwstr>
      </vt:variant>
      <vt:variant>
        <vt:i4>1048637</vt:i4>
      </vt:variant>
      <vt:variant>
        <vt:i4>68</vt:i4>
      </vt:variant>
      <vt:variant>
        <vt:i4>0</vt:i4>
      </vt:variant>
      <vt:variant>
        <vt:i4>5</vt:i4>
      </vt:variant>
      <vt:variant>
        <vt:lpwstr/>
      </vt:variant>
      <vt:variant>
        <vt:lpwstr>_Toc447267861</vt:lpwstr>
      </vt:variant>
      <vt:variant>
        <vt:i4>1048637</vt:i4>
      </vt:variant>
      <vt:variant>
        <vt:i4>62</vt:i4>
      </vt:variant>
      <vt:variant>
        <vt:i4>0</vt:i4>
      </vt:variant>
      <vt:variant>
        <vt:i4>5</vt:i4>
      </vt:variant>
      <vt:variant>
        <vt:lpwstr/>
      </vt:variant>
      <vt:variant>
        <vt:lpwstr>_Toc447267860</vt:lpwstr>
      </vt:variant>
      <vt:variant>
        <vt:i4>1245245</vt:i4>
      </vt:variant>
      <vt:variant>
        <vt:i4>56</vt:i4>
      </vt:variant>
      <vt:variant>
        <vt:i4>0</vt:i4>
      </vt:variant>
      <vt:variant>
        <vt:i4>5</vt:i4>
      </vt:variant>
      <vt:variant>
        <vt:lpwstr/>
      </vt:variant>
      <vt:variant>
        <vt:lpwstr>_Toc447267859</vt:lpwstr>
      </vt:variant>
      <vt:variant>
        <vt:i4>1245245</vt:i4>
      </vt:variant>
      <vt:variant>
        <vt:i4>50</vt:i4>
      </vt:variant>
      <vt:variant>
        <vt:i4>0</vt:i4>
      </vt:variant>
      <vt:variant>
        <vt:i4>5</vt:i4>
      </vt:variant>
      <vt:variant>
        <vt:lpwstr/>
      </vt:variant>
      <vt:variant>
        <vt:lpwstr>_Toc447267858</vt:lpwstr>
      </vt:variant>
      <vt:variant>
        <vt:i4>1245245</vt:i4>
      </vt:variant>
      <vt:variant>
        <vt:i4>44</vt:i4>
      </vt:variant>
      <vt:variant>
        <vt:i4>0</vt:i4>
      </vt:variant>
      <vt:variant>
        <vt:i4>5</vt:i4>
      </vt:variant>
      <vt:variant>
        <vt:lpwstr/>
      </vt:variant>
      <vt:variant>
        <vt:lpwstr>_Toc447267857</vt:lpwstr>
      </vt:variant>
      <vt:variant>
        <vt:i4>1245245</vt:i4>
      </vt:variant>
      <vt:variant>
        <vt:i4>38</vt:i4>
      </vt:variant>
      <vt:variant>
        <vt:i4>0</vt:i4>
      </vt:variant>
      <vt:variant>
        <vt:i4>5</vt:i4>
      </vt:variant>
      <vt:variant>
        <vt:lpwstr/>
      </vt:variant>
      <vt:variant>
        <vt:lpwstr>_Toc447267856</vt:lpwstr>
      </vt:variant>
      <vt:variant>
        <vt:i4>1245245</vt:i4>
      </vt:variant>
      <vt:variant>
        <vt:i4>32</vt:i4>
      </vt:variant>
      <vt:variant>
        <vt:i4>0</vt:i4>
      </vt:variant>
      <vt:variant>
        <vt:i4>5</vt:i4>
      </vt:variant>
      <vt:variant>
        <vt:lpwstr/>
      </vt:variant>
      <vt:variant>
        <vt:lpwstr>_Toc447267855</vt:lpwstr>
      </vt:variant>
      <vt:variant>
        <vt:i4>1245245</vt:i4>
      </vt:variant>
      <vt:variant>
        <vt:i4>26</vt:i4>
      </vt:variant>
      <vt:variant>
        <vt:i4>0</vt:i4>
      </vt:variant>
      <vt:variant>
        <vt:i4>5</vt:i4>
      </vt:variant>
      <vt:variant>
        <vt:lpwstr/>
      </vt:variant>
      <vt:variant>
        <vt:lpwstr>_Toc447267854</vt:lpwstr>
      </vt:variant>
      <vt:variant>
        <vt:i4>1245245</vt:i4>
      </vt:variant>
      <vt:variant>
        <vt:i4>20</vt:i4>
      </vt:variant>
      <vt:variant>
        <vt:i4>0</vt:i4>
      </vt:variant>
      <vt:variant>
        <vt:i4>5</vt:i4>
      </vt:variant>
      <vt:variant>
        <vt:lpwstr/>
      </vt:variant>
      <vt:variant>
        <vt:lpwstr>_Toc447267853</vt:lpwstr>
      </vt:variant>
      <vt:variant>
        <vt:i4>1245245</vt:i4>
      </vt:variant>
      <vt:variant>
        <vt:i4>14</vt:i4>
      </vt:variant>
      <vt:variant>
        <vt:i4>0</vt:i4>
      </vt:variant>
      <vt:variant>
        <vt:i4>5</vt:i4>
      </vt:variant>
      <vt:variant>
        <vt:lpwstr/>
      </vt:variant>
      <vt:variant>
        <vt:lpwstr>_Toc447267852</vt:lpwstr>
      </vt:variant>
      <vt:variant>
        <vt:i4>1245245</vt:i4>
      </vt:variant>
      <vt:variant>
        <vt:i4>8</vt:i4>
      </vt:variant>
      <vt:variant>
        <vt:i4>0</vt:i4>
      </vt:variant>
      <vt:variant>
        <vt:i4>5</vt:i4>
      </vt:variant>
      <vt:variant>
        <vt:lpwstr/>
      </vt:variant>
      <vt:variant>
        <vt:lpwstr>_Toc447267851</vt:lpwstr>
      </vt:variant>
      <vt:variant>
        <vt:i4>1245245</vt:i4>
      </vt:variant>
      <vt:variant>
        <vt:i4>2</vt:i4>
      </vt:variant>
      <vt:variant>
        <vt:i4>0</vt:i4>
      </vt:variant>
      <vt:variant>
        <vt:i4>5</vt:i4>
      </vt:variant>
      <vt:variant>
        <vt:lpwstr/>
      </vt:variant>
      <vt:variant>
        <vt:lpwstr>_Toc447267850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Jean Jackson</cp:lastModifiedBy>
  <cp:revision>6</cp:revision>
  <cp:lastPrinted>2016-04-07T14:56:00Z</cp:lastPrinted>
  <dcterms:created xsi:type="dcterms:W3CDTF">2016-05-11T20:04:00Z</dcterms:created>
  <dcterms:modified xsi:type="dcterms:W3CDTF">2016-05-13T15:32:00Z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Document Number</vt:lpwstr>
  </property>
  <property fmtid="{D5CDD505-2E9C-101B-9397-08002B2CF9AE}" pid="3" name="Version">
    <vt:lpwstr>1.0</vt:lpwstr>
  </property>
</Properties>
</file>